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0479552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1B1782">
              <w:rPr>
                <w:lang w:eastAsia="zh-CN"/>
              </w:rPr>
              <w:t>5</w:t>
            </w:r>
            <w:r w:rsidRPr="0075334D">
              <w:t>.</w:t>
            </w:r>
            <w:bookmarkEnd w:id="3"/>
            <w:r w:rsidR="001B1782">
              <w:t>0</w:t>
            </w:r>
            <w:r w:rsidR="001B1782" w:rsidRPr="0075334D">
              <w:t xml:space="preserve"> </w:t>
            </w:r>
            <w:r w:rsidR="00387E5E" w:rsidRPr="0075334D">
              <w:t>(</w:t>
            </w:r>
            <w:r w:rsidR="00387E5E" w:rsidRPr="0075334D">
              <w:rPr>
                <w:sz w:val="32"/>
              </w:rPr>
              <w:t>202</w:t>
            </w:r>
            <w:r w:rsidR="007D1CBB">
              <w:rPr>
                <w:sz w:val="32"/>
              </w:rPr>
              <w:t>5</w:t>
            </w:r>
            <w:r w:rsidR="00387E5E">
              <w:rPr>
                <w:sz w:val="32"/>
              </w:rPr>
              <w:t>-</w:t>
            </w:r>
            <w:r w:rsidR="007D1CBB">
              <w:rPr>
                <w:sz w:val="32"/>
              </w:rPr>
              <w:t>02</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65.1pt" o:ole="">
                  <v:imagedata r:id="rId13" o:title=""/>
                </v:shape>
                <o:OLEObject Type="Embed" ProgID="Word.Picture.8" ShapeID="_x0000_i1025" DrawAspect="Content" ObjectID="_1801569165"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8pt;height:1in" o:ole="">
                  <v:imagedata r:id="rId15" o:title=""/>
                </v:shape>
                <o:OLEObject Type="Embed" ProgID="Word.Picture.8" ShapeID="_x0000_i1026" DrawAspect="Content" ObjectID="_1801569166"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lastRenderedPageBreak/>
        <w:t>Contents</w:t>
      </w:r>
    </w:p>
    <w:p w14:paraId="3C74E527" w14:textId="24B52957" w:rsidR="00233415" w:rsidRDefault="00311CB1">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233415">
        <w:rPr>
          <w:noProof/>
        </w:rPr>
        <w:t>Foreword</w:t>
      </w:r>
      <w:r w:rsidR="00233415">
        <w:rPr>
          <w:noProof/>
        </w:rPr>
        <w:tab/>
      </w:r>
      <w:r w:rsidR="00233415">
        <w:rPr>
          <w:noProof/>
        </w:rPr>
        <w:fldChar w:fldCharType="begin"/>
      </w:r>
      <w:r w:rsidR="00233415">
        <w:rPr>
          <w:noProof/>
        </w:rPr>
        <w:instrText xml:space="preserve"> PAGEREF _Toc190952052 \h </w:instrText>
      </w:r>
      <w:r w:rsidR="00233415">
        <w:rPr>
          <w:noProof/>
        </w:rPr>
      </w:r>
      <w:r w:rsidR="00233415">
        <w:rPr>
          <w:noProof/>
        </w:rPr>
        <w:fldChar w:fldCharType="separate"/>
      </w:r>
      <w:r w:rsidR="00233415">
        <w:rPr>
          <w:noProof/>
        </w:rPr>
        <w:t>6</w:t>
      </w:r>
      <w:r w:rsidR="00233415">
        <w:rPr>
          <w:noProof/>
        </w:rPr>
        <w:fldChar w:fldCharType="end"/>
      </w:r>
    </w:p>
    <w:p w14:paraId="6B87EB79" w14:textId="101FB916" w:rsidR="00233415" w:rsidRDefault="00233415">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_Toc190952053 \h </w:instrText>
      </w:r>
      <w:r>
        <w:rPr>
          <w:noProof/>
        </w:rPr>
      </w:r>
      <w:r>
        <w:rPr>
          <w:noProof/>
        </w:rPr>
        <w:fldChar w:fldCharType="separate"/>
      </w:r>
      <w:r>
        <w:rPr>
          <w:noProof/>
        </w:rPr>
        <w:t>7</w:t>
      </w:r>
      <w:r>
        <w:rPr>
          <w:noProof/>
        </w:rPr>
        <w:fldChar w:fldCharType="end"/>
      </w:r>
    </w:p>
    <w:p w14:paraId="586166C9" w14:textId="3294AF88" w:rsidR="00233415" w:rsidRDefault="00233415">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_Toc190952054 \h </w:instrText>
      </w:r>
      <w:r>
        <w:rPr>
          <w:noProof/>
        </w:rPr>
      </w:r>
      <w:r>
        <w:rPr>
          <w:noProof/>
        </w:rPr>
        <w:fldChar w:fldCharType="separate"/>
      </w:r>
      <w:r>
        <w:rPr>
          <w:noProof/>
        </w:rPr>
        <w:t>8</w:t>
      </w:r>
      <w:r>
        <w:rPr>
          <w:noProof/>
        </w:rPr>
        <w:fldChar w:fldCharType="end"/>
      </w:r>
    </w:p>
    <w:p w14:paraId="2BB1012A" w14:textId="096E065E" w:rsidR="00233415" w:rsidRDefault="00233415">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_Toc190952055 \h </w:instrText>
      </w:r>
      <w:r>
        <w:rPr>
          <w:noProof/>
        </w:rPr>
      </w:r>
      <w:r>
        <w:rPr>
          <w:noProof/>
        </w:rPr>
        <w:fldChar w:fldCharType="separate"/>
      </w:r>
      <w:r>
        <w:rPr>
          <w:noProof/>
        </w:rPr>
        <w:t>8</w:t>
      </w:r>
      <w:r>
        <w:rPr>
          <w:noProof/>
        </w:rPr>
        <w:fldChar w:fldCharType="end"/>
      </w:r>
    </w:p>
    <w:p w14:paraId="4086816C" w14:textId="08EE1981" w:rsidR="00233415" w:rsidRDefault="00233415">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_Toc190952056 \h </w:instrText>
      </w:r>
      <w:r>
        <w:rPr>
          <w:noProof/>
        </w:rPr>
      </w:r>
      <w:r>
        <w:rPr>
          <w:noProof/>
        </w:rPr>
        <w:fldChar w:fldCharType="separate"/>
      </w:r>
      <w:r>
        <w:rPr>
          <w:noProof/>
        </w:rPr>
        <w:t>9</w:t>
      </w:r>
      <w:r>
        <w:rPr>
          <w:noProof/>
        </w:rPr>
        <w:fldChar w:fldCharType="end"/>
      </w:r>
    </w:p>
    <w:p w14:paraId="031FEBEC" w14:textId="3A98B421"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_Toc190952057 \h </w:instrText>
      </w:r>
      <w:r>
        <w:rPr>
          <w:noProof/>
        </w:rPr>
      </w:r>
      <w:r>
        <w:rPr>
          <w:noProof/>
        </w:rPr>
        <w:fldChar w:fldCharType="separate"/>
      </w:r>
      <w:r>
        <w:rPr>
          <w:noProof/>
        </w:rPr>
        <w:t>9</w:t>
      </w:r>
      <w:r>
        <w:rPr>
          <w:noProof/>
        </w:rPr>
        <w:fldChar w:fldCharType="end"/>
      </w:r>
    </w:p>
    <w:p w14:paraId="7AAA6E7C" w14:textId="3CEB800D"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_Toc190952058 \h </w:instrText>
      </w:r>
      <w:r>
        <w:rPr>
          <w:noProof/>
        </w:rPr>
      </w:r>
      <w:r>
        <w:rPr>
          <w:noProof/>
        </w:rPr>
        <w:fldChar w:fldCharType="separate"/>
      </w:r>
      <w:r>
        <w:rPr>
          <w:noProof/>
        </w:rPr>
        <w:t>9</w:t>
      </w:r>
      <w:r>
        <w:rPr>
          <w:noProof/>
        </w:rPr>
        <w:fldChar w:fldCharType="end"/>
      </w:r>
    </w:p>
    <w:p w14:paraId="775D7C43" w14:textId="41537D7A"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_Toc190952059 \h </w:instrText>
      </w:r>
      <w:r>
        <w:rPr>
          <w:noProof/>
        </w:rPr>
      </w:r>
      <w:r>
        <w:rPr>
          <w:noProof/>
        </w:rPr>
        <w:fldChar w:fldCharType="separate"/>
      </w:r>
      <w:r>
        <w:rPr>
          <w:noProof/>
        </w:rPr>
        <w:t>9</w:t>
      </w:r>
      <w:r>
        <w:rPr>
          <w:noProof/>
        </w:rPr>
        <w:fldChar w:fldCharType="end"/>
      </w:r>
    </w:p>
    <w:p w14:paraId="587518CA" w14:textId="767719BF" w:rsidR="00233415" w:rsidRDefault="00233415">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_Toc190952060 \h </w:instrText>
      </w:r>
      <w:r>
        <w:rPr>
          <w:noProof/>
        </w:rPr>
      </w:r>
      <w:r>
        <w:rPr>
          <w:noProof/>
        </w:rPr>
        <w:fldChar w:fldCharType="separate"/>
      </w:r>
      <w:r>
        <w:rPr>
          <w:noProof/>
        </w:rPr>
        <w:t>9</w:t>
      </w:r>
      <w:r>
        <w:rPr>
          <w:noProof/>
        </w:rPr>
        <w:fldChar w:fldCharType="end"/>
      </w:r>
    </w:p>
    <w:p w14:paraId="1F44E05E" w14:textId="508394D0"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_Toc190952061 \h </w:instrText>
      </w:r>
      <w:r>
        <w:rPr>
          <w:noProof/>
        </w:rPr>
      </w:r>
      <w:r>
        <w:rPr>
          <w:noProof/>
        </w:rPr>
        <w:fldChar w:fldCharType="separate"/>
      </w:r>
      <w:r>
        <w:rPr>
          <w:noProof/>
        </w:rPr>
        <w:t>9</w:t>
      </w:r>
      <w:r>
        <w:rPr>
          <w:noProof/>
        </w:rPr>
        <w:fldChar w:fldCharType="end"/>
      </w:r>
    </w:p>
    <w:p w14:paraId="3060279A" w14:textId="2596C0AA"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_Toc190952062 \h </w:instrText>
      </w:r>
      <w:r>
        <w:rPr>
          <w:noProof/>
        </w:rPr>
      </w:r>
      <w:r>
        <w:rPr>
          <w:noProof/>
        </w:rPr>
        <w:fldChar w:fldCharType="separate"/>
      </w:r>
      <w:r>
        <w:rPr>
          <w:noProof/>
        </w:rPr>
        <w:t>12</w:t>
      </w:r>
      <w:r>
        <w:rPr>
          <w:noProof/>
        </w:rPr>
        <w:fldChar w:fldCharType="end"/>
      </w:r>
    </w:p>
    <w:p w14:paraId="73DC1449" w14:textId="0F71927A"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_Toc190952063 \h </w:instrText>
      </w:r>
      <w:r>
        <w:rPr>
          <w:noProof/>
        </w:rPr>
      </w:r>
      <w:r>
        <w:rPr>
          <w:noProof/>
        </w:rPr>
        <w:fldChar w:fldCharType="separate"/>
      </w:r>
      <w:r>
        <w:rPr>
          <w:noProof/>
        </w:rPr>
        <w:t>12</w:t>
      </w:r>
      <w:r>
        <w:rPr>
          <w:noProof/>
        </w:rPr>
        <w:fldChar w:fldCharType="end"/>
      </w:r>
    </w:p>
    <w:p w14:paraId="5D033073" w14:textId="1FBE1C6D"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_Toc190952064 \h </w:instrText>
      </w:r>
      <w:r>
        <w:rPr>
          <w:noProof/>
        </w:rPr>
      </w:r>
      <w:r>
        <w:rPr>
          <w:noProof/>
        </w:rPr>
        <w:fldChar w:fldCharType="separate"/>
      </w:r>
      <w:r>
        <w:rPr>
          <w:noProof/>
        </w:rPr>
        <w:t>13</w:t>
      </w:r>
      <w:r>
        <w:rPr>
          <w:noProof/>
        </w:rPr>
        <w:fldChar w:fldCharType="end"/>
      </w:r>
    </w:p>
    <w:p w14:paraId="5E669666" w14:textId="1EC18C86"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_Toc190952065 \h </w:instrText>
      </w:r>
      <w:r>
        <w:rPr>
          <w:noProof/>
        </w:rPr>
      </w:r>
      <w:r>
        <w:rPr>
          <w:noProof/>
        </w:rPr>
        <w:fldChar w:fldCharType="separate"/>
      </w:r>
      <w:r>
        <w:rPr>
          <w:noProof/>
        </w:rPr>
        <w:t>13</w:t>
      </w:r>
      <w:r>
        <w:rPr>
          <w:noProof/>
        </w:rPr>
        <w:fldChar w:fldCharType="end"/>
      </w:r>
    </w:p>
    <w:p w14:paraId="20A4B31B" w14:textId="34A734BB"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4.5.1</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_Toc190952066 \h </w:instrText>
      </w:r>
      <w:r>
        <w:rPr>
          <w:noProof/>
        </w:rPr>
      </w:r>
      <w:r>
        <w:rPr>
          <w:noProof/>
        </w:rPr>
        <w:fldChar w:fldCharType="separate"/>
      </w:r>
      <w:r>
        <w:rPr>
          <w:noProof/>
        </w:rPr>
        <w:t>14</w:t>
      </w:r>
      <w:r>
        <w:rPr>
          <w:noProof/>
        </w:rPr>
        <w:fldChar w:fldCharType="end"/>
      </w:r>
    </w:p>
    <w:p w14:paraId="6977C36F" w14:textId="42A426E5" w:rsidR="00233415" w:rsidRDefault="00233415">
      <w:pPr>
        <w:pStyle w:val="TOC4"/>
        <w:rPr>
          <w:rFonts w:asciiTheme="minorHAnsi" w:hAnsiTheme="minorHAnsi" w:cstheme="minorBidi"/>
          <w:noProof/>
          <w:kern w:val="2"/>
          <w:sz w:val="24"/>
          <w:szCs w:val="24"/>
          <w:lang w:val="en-US" w:eastAsia="zh-CN"/>
          <w14:ligatures w14:val="standardContextual"/>
        </w:rPr>
      </w:pPr>
      <w:r>
        <w:rPr>
          <w:noProof/>
        </w:rPr>
        <w:t>4.5.1.1</w:t>
      </w:r>
      <w:r>
        <w:rPr>
          <w:rFonts w:asciiTheme="minorHAnsi" w:hAnsiTheme="minorHAnsi" w:cstheme="minorBidi"/>
          <w:noProof/>
          <w:kern w:val="2"/>
          <w:sz w:val="24"/>
          <w:szCs w:val="24"/>
          <w:lang w:val="en-US" w:eastAsia="zh-CN"/>
          <w14:ligatures w14:val="standardContextual"/>
        </w:rPr>
        <w:tab/>
      </w:r>
      <w:r>
        <w:rPr>
          <w:noProof/>
        </w:rPr>
        <w:t>MF Service Profiles</w:t>
      </w:r>
      <w:r>
        <w:rPr>
          <w:noProof/>
        </w:rPr>
        <w:tab/>
      </w:r>
      <w:r>
        <w:rPr>
          <w:noProof/>
        </w:rPr>
        <w:fldChar w:fldCharType="begin"/>
      </w:r>
      <w:r>
        <w:rPr>
          <w:noProof/>
        </w:rPr>
        <w:instrText xml:space="preserve"> PAGEREF _Toc190952067 \h </w:instrText>
      </w:r>
      <w:r>
        <w:rPr>
          <w:noProof/>
        </w:rPr>
      </w:r>
      <w:r>
        <w:rPr>
          <w:noProof/>
        </w:rPr>
        <w:fldChar w:fldCharType="separate"/>
      </w:r>
      <w:r>
        <w:rPr>
          <w:noProof/>
        </w:rPr>
        <w:t>14</w:t>
      </w:r>
      <w:r>
        <w:rPr>
          <w:noProof/>
        </w:rPr>
        <w:fldChar w:fldCharType="end"/>
      </w:r>
    </w:p>
    <w:p w14:paraId="3291751B" w14:textId="562832E9" w:rsidR="00233415" w:rsidRDefault="00233415">
      <w:pPr>
        <w:pStyle w:val="TOC4"/>
        <w:rPr>
          <w:rFonts w:asciiTheme="minorHAnsi" w:hAnsiTheme="minorHAnsi" w:cstheme="minorBidi"/>
          <w:noProof/>
          <w:kern w:val="2"/>
          <w:sz w:val="24"/>
          <w:szCs w:val="24"/>
          <w:lang w:val="en-US" w:eastAsia="zh-CN"/>
          <w14:ligatures w14:val="standardContextual"/>
        </w:rPr>
      </w:pPr>
      <w:r>
        <w:rPr>
          <w:noProof/>
        </w:rPr>
        <w:t>4.5.1.2</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_Toc190952068 \h </w:instrText>
      </w:r>
      <w:r>
        <w:rPr>
          <w:noProof/>
        </w:rPr>
      </w:r>
      <w:r>
        <w:rPr>
          <w:noProof/>
        </w:rPr>
        <w:fldChar w:fldCharType="separate"/>
      </w:r>
      <w:r>
        <w:rPr>
          <w:noProof/>
        </w:rPr>
        <w:t>14</w:t>
      </w:r>
      <w:r>
        <w:rPr>
          <w:noProof/>
        </w:rPr>
        <w:fldChar w:fldCharType="end"/>
      </w:r>
    </w:p>
    <w:p w14:paraId="11466959" w14:textId="30E9A505"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_Toc190952069 \h </w:instrText>
      </w:r>
      <w:r>
        <w:rPr>
          <w:noProof/>
        </w:rPr>
      </w:r>
      <w:r>
        <w:rPr>
          <w:noProof/>
        </w:rPr>
        <w:fldChar w:fldCharType="separate"/>
      </w:r>
      <w:r>
        <w:rPr>
          <w:noProof/>
        </w:rPr>
        <w:t>14</w:t>
      </w:r>
      <w:r>
        <w:rPr>
          <w:noProof/>
        </w:rPr>
        <w:fldChar w:fldCharType="end"/>
      </w:r>
    </w:p>
    <w:p w14:paraId="55443B52" w14:textId="5C120DA0" w:rsidR="00233415" w:rsidRDefault="00233415">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_Toc190952070 \h </w:instrText>
      </w:r>
      <w:r>
        <w:rPr>
          <w:noProof/>
        </w:rPr>
      </w:r>
      <w:r>
        <w:rPr>
          <w:noProof/>
        </w:rPr>
        <w:fldChar w:fldCharType="separate"/>
      </w:r>
      <w:r>
        <w:rPr>
          <w:noProof/>
        </w:rPr>
        <w:t>15</w:t>
      </w:r>
      <w:r>
        <w:rPr>
          <w:noProof/>
        </w:rPr>
        <w:fldChar w:fldCharType="end"/>
      </w:r>
    </w:p>
    <w:p w14:paraId="35A49746" w14:textId="053D9F12"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_Toc190952071 \h </w:instrText>
      </w:r>
      <w:r>
        <w:rPr>
          <w:noProof/>
        </w:rPr>
      </w:r>
      <w:r>
        <w:rPr>
          <w:noProof/>
        </w:rPr>
        <w:fldChar w:fldCharType="separate"/>
      </w:r>
      <w:r>
        <w:rPr>
          <w:noProof/>
        </w:rPr>
        <w:t>15</w:t>
      </w:r>
      <w:r>
        <w:rPr>
          <w:noProof/>
        </w:rPr>
        <w:fldChar w:fldCharType="end"/>
      </w:r>
    </w:p>
    <w:p w14:paraId="064C3425" w14:textId="0F693637"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_Toc190952072 \h </w:instrText>
      </w:r>
      <w:r>
        <w:rPr>
          <w:noProof/>
        </w:rPr>
      </w:r>
      <w:r>
        <w:rPr>
          <w:noProof/>
        </w:rPr>
        <w:fldChar w:fldCharType="separate"/>
      </w:r>
      <w:r>
        <w:rPr>
          <w:noProof/>
        </w:rPr>
        <w:t>15</w:t>
      </w:r>
      <w:r>
        <w:rPr>
          <w:noProof/>
        </w:rPr>
        <w:fldChar w:fldCharType="end"/>
      </w:r>
    </w:p>
    <w:p w14:paraId="34792F82" w14:textId="507B5D7E"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_Toc190952073 \h </w:instrText>
      </w:r>
      <w:r>
        <w:rPr>
          <w:noProof/>
        </w:rPr>
      </w:r>
      <w:r>
        <w:rPr>
          <w:noProof/>
        </w:rPr>
        <w:fldChar w:fldCharType="separate"/>
      </w:r>
      <w:r>
        <w:rPr>
          <w:noProof/>
        </w:rPr>
        <w:t>15</w:t>
      </w:r>
      <w:r>
        <w:rPr>
          <w:noProof/>
        </w:rPr>
        <w:fldChar w:fldCharType="end"/>
      </w:r>
    </w:p>
    <w:p w14:paraId="28204D51" w14:textId="750BAFDA"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_Toc190952074 \h </w:instrText>
      </w:r>
      <w:r>
        <w:rPr>
          <w:noProof/>
        </w:rPr>
      </w:r>
      <w:r>
        <w:rPr>
          <w:noProof/>
        </w:rPr>
        <w:fldChar w:fldCharType="separate"/>
      </w:r>
      <w:r>
        <w:rPr>
          <w:noProof/>
        </w:rPr>
        <w:t>16</w:t>
      </w:r>
      <w:r>
        <w:rPr>
          <w:noProof/>
        </w:rPr>
        <w:fldChar w:fldCharType="end"/>
      </w:r>
    </w:p>
    <w:p w14:paraId="7A42F404" w14:textId="4EEE914B"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_Toc190952075 \h </w:instrText>
      </w:r>
      <w:r>
        <w:rPr>
          <w:noProof/>
        </w:rPr>
      </w:r>
      <w:r>
        <w:rPr>
          <w:noProof/>
        </w:rPr>
        <w:fldChar w:fldCharType="separate"/>
      </w:r>
      <w:r>
        <w:rPr>
          <w:noProof/>
        </w:rPr>
        <w:t>16</w:t>
      </w:r>
      <w:r>
        <w:rPr>
          <w:noProof/>
        </w:rPr>
        <w:fldChar w:fldCharType="end"/>
      </w:r>
    </w:p>
    <w:p w14:paraId="75982440" w14:textId="1641AD79"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_Toc190952076 \h </w:instrText>
      </w:r>
      <w:r>
        <w:rPr>
          <w:noProof/>
        </w:rPr>
      </w:r>
      <w:r>
        <w:rPr>
          <w:noProof/>
        </w:rPr>
        <w:fldChar w:fldCharType="separate"/>
      </w:r>
      <w:r>
        <w:rPr>
          <w:noProof/>
        </w:rPr>
        <w:t>16</w:t>
      </w:r>
      <w:r>
        <w:rPr>
          <w:noProof/>
        </w:rPr>
        <w:fldChar w:fldCharType="end"/>
      </w:r>
    </w:p>
    <w:p w14:paraId="68B3B38B" w14:textId="4C256A9E" w:rsidR="00233415" w:rsidRDefault="00233415">
      <w:pPr>
        <w:pStyle w:val="TOC4"/>
        <w:rPr>
          <w:rFonts w:asciiTheme="minorHAnsi" w:hAnsiTheme="minorHAnsi" w:cstheme="minorBidi"/>
          <w:noProof/>
          <w:kern w:val="2"/>
          <w:sz w:val="24"/>
          <w:szCs w:val="24"/>
          <w:lang w:val="en-US" w:eastAsia="zh-CN"/>
          <w14:ligatures w14:val="standardContextual"/>
        </w:rPr>
      </w:pPr>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_Toc190952077 \h </w:instrText>
      </w:r>
      <w:r>
        <w:rPr>
          <w:noProof/>
        </w:rPr>
      </w:r>
      <w:r>
        <w:rPr>
          <w:noProof/>
        </w:rPr>
        <w:fldChar w:fldCharType="separate"/>
      </w:r>
      <w:r>
        <w:rPr>
          <w:noProof/>
        </w:rPr>
        <w:t>16</w:t>
      </w:r>
      <w:r>
        <w:rPr>
          <w:noProof/>
        </w:rPr>
        <w:fldChar w:fldCharType="end"/>
      </w:r>
    </w:p>
    <w:p w14:paraId="50FBC4EB" w14:textId="63BDFD22" w:rsidR="00233415" w:rsidRDefault="00233415">
      <w:pPr>
        <w:pStyle w:val="TOC4"/>
        <w:rPr>
          <w:rFonts w:asciiTheme="minorHAnsi" w:hAnsiTheme="minorHAnsi" w:cstheme="minorBidi"/>
          <w:noProof/>
          <w:kern w:val="2"/>
          <w:sz w:val="24"/>
          <w:szCs w:val="24"/>
          <w:lang w:val="en-US" w:eastAsia="zh-CN"/>
          <w14:ligatures w14:val="standardContextual"/>
        </w:rPr>
      </w:pPr>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_Toc190952078 \h </w:instrText>
      </w:r>
      <w:r>
        <w:rPr>
          <w:noProof/>
        </w:rPr>
      </w:r>
      <w:r>
        <w:rPr>
          <w:noProof/>
        </w:rPr>
        <w:fldChar w:fldCharType="separate"/>
      </w:r>
      <w:r>
        <w:rPr>
          <w:noProof/>
        </w:rPr>
        <w:t>16</w:t>
      </w:r>
      <w:r>
        <w:rPr>
          <w:noProof/>
        </w:rPr>
        <w:fldChar w:fldCharType="end"/>
      </w:r>
    </w:p>
    <w:p w14:paraId="65BE5B03" w14:textId="12DAAE1A" w:rsidR="00233415" w:rsidRDefault="00233415">
      <w:pPr>
        <w:pStyle w:val="TOC4"/>
        <w:rPr>
          <w:rFonts w:asciiTheme="minorHAnsi" w:hAnsiTheme="minorHAnsi" w:cstheme="minorBidi"/>
          <w:noProof/>
          <w:kern w:val="2"/>
          <w:sz w:val="24"/>
          <w:szCs w:val="24"/>
          <w:lang w:val="en-US" w:eastAsia="zh-CN"/>
          <w14:ligatures w14:val="standardContextual"/>
        </w:rPr>
      </w:pPr>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_Toc190952079 \h </w:instrText>
      </w:r>
      <w:r>
        <w:rPr>
          <w:noProof/>
        </w:rPr>
      </w:r>
      <w:r>
        <w:rPr>
          <w:noProof/>
        </w:rPr>
        <w:fldChar w:fldCharType="separate"/>
      </w:r>
      <w:r>
        <w:rPr>
          <w:noProof/>
        </w:rPr>
        <w:t>16</w:t>
      </w:r>
      <w:r>
        <w:rPr>
          <w:noProof/>
        </w:rPr>
        <w:fldChar w:fldCharType="end"/>
      </w:r>
    </w:p>
    <w:p w14:paraId="52B674A8" w14:textId="36B3D2C5" w:rsidR="00233415" w:rsidRDefault="00233415">
      <w:pPr>
        <w:pStyle w:val="TOC4"/>
        <w:rPr>
          <w:rFonts w:asciiTheme="minorHAnsi" w:hAnsiTheme="minorHAnsi" w:cstheme="minorBidi"/>
          <w:noProof/>
          <w:kern w:val="2"/>
          <w:sz w:val="24"/>
          <w:szCs w:val="24"/>
          <w:lang w:val="en-US" w:eastAsia="zh-CN"/>
          <w14:ligatures w14:val="standardContextual"/>
        </w:rPr>
      </w:pPr>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_Toc190952080 \h </w:instrText>
      </w:r>
      <w:r>
        <w:rPr>
          <w:noProof/>
        </w:rPr>
      </w:r>
      <w:r>
        <w:rPr>
          <w:noProof/>
        </w:rPr>
        <w:fldChar w:fldCharType="separate"/>
      </w:r>
      <w:r>
        <w:rPr>
          <w:noProof/>
        </w:rPr>
        <w:t>16</w:t>
      </w:r>
      <w:r>
        <w:rPr>
          <w:noProof/>
        </w:rPr>
        <w:fldChar w:fldCharType="end"/>
      </w:r>
    </w:p>
    <w:p w14:paraId="3CA62075" w14:textId="23CAB956"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_Toc190952081 \h </w:instrText>
      </w:r>
      <w:r>
        <w:rPr>
          <w:noProof/>
        </w:rPr>
      </w:r>
      <w:r>
        <w:rPr>
          <w:noProof/>
        </w:rPr>
        <w:fldChar w:fldCharType="separate"/>
      </w:r>
      <w:r>
        <w:rPr>
          <w:noProof/>
        </w:rPr>
        <w:t>16</w:t>
      </w:r>
      <w:r>
        <w:rPr>
          <w:noProof/>
        </w:rPr>
        <w:fldChar w:fldCharType="end"/>
      </w:r>
    </w:p>
    <w:p w14:paraId="4C37F0A9" w14:textId="30407C5E" w:rsidR="00233415" w:rsidRDefault="00233415">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_Toc190952082 \h </w:instrText>
      </w:r>
      <w:r>
        <w:rPr>
          <w:noProof/>
        </w:rPr>
      </w:r>
      <w:r>
        <w:rPr>
          <w:noProof/>
        </w:rPr>
        <w:fldChar w:fldCharType="separate"/>
      </w:r>
      <w:r>
        <w:rPr>
          <w:noProof/>
        </w:rPr>
        <w:t>17</w:t>
      </w:r>
      <w:r>
        <w:rPr>
          <w:noProof/>
        </w:rPr>
        <w:fldChar w:fldCharType="end"/>
      </w:r>
    </w:p>
    <w:p w14:paraId="19185A2A" w14:textId="1232368C"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 xml:space="preserve">6.1 </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_Toc190952083 \h </w:instrText>
      </w:r>
      <w:r>
        <w:rPr>
          <w:noProof/>
        </w:rPr>
      </w:r>
      <w:r>
        <w:rPr>
          <w:noProof/>
        </w:rPr>
        <w:fldChar w:fldCharType="separate"/>
      </w:r>
      <w:r>
        <w:rPr>
          <w:noProof/>
        </w:rPr>
        <w:t>17</w:t>
      </w:r>
      <w:r>
        <w:rPr>
          <w:noProof/>
        </w:rPr>
        <w:fldChar w:fldCharType="end"/>
      </w:r>
    </w:p>
    <w:p w14:paraId="5647BDC5" w14:textId="5850FA65"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 xml:space="preserve">6.2 </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_Toc190952084 \h </w:instrText>
      </w:r>
      <w:r>
        <w:rPr>
          <w:noProof/>
        </w:rPr>
      </w:r>
      <w:r>
        <w:rPr>
          <w:noProof/>
        </w:rPr>
        <w:fldChar w:fldCharType="separate"/>
      </w:r>
      <w:r>
        <w:rPr>
          <w:noProof/>
        </w:rPr>
        <w:t>18</w:t>
      </w:r>
      <w:r>
        <w:rPr>
          <w:noProof/>
        </w:rPr>
        <w:fldChar w:fldCharType="end"/>
      </w:r>
    </w:p>
    <w:p w14:paraId="19481778" w14:textId="2CCCC8A0"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 xml:space="preserve">6.3 </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_Toc190952085 \h </w:instrText>
      </w:r>
      <w:r>
        <w:rPr>
          <w:noProof/>
        </w:rPr>
      </w:r>
      <w:r>
        <w:rPr>
          <w:noProof/>
        </w:rPr>
        <w:fldChar w:fldCharType="separate"/>
      </w:r>
      <w:r>
        <w:rPr>
          <w:noProof/>
        </w:rPr>
        <w:t>18</w:t>
      </w:r>
      <w:r>
        <w:rPr>
          <w:noProof/>
        </w:rPr>
        <w:fldChar w:fldCharType="end"/>
      </w:r>
    </w:p>
    <w:p w14:paraId="7DB91575" w14:textId="73CC5682"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 xml:space="preserve">6.3.1 </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_Toc190952086 \h </w:instrText>
      </w:r>
      <w:r>
        <w:rPr>
          <w:noProof/>
        </w:rPr>
      </w:r>
      <w:r>
        <w:rPr>
          <w:noProof/>
        </w:rPr>
        <w:fldChar w:fldCharType="separate"/>
      </w:r>
      <w:r>
        <w:rPr>
          <w:noProof/>
        </w:rPr>
        <w:t>18</w:t>
      </w:r>
      <w:r>
        <w:rPr>
          <w:noProof/>
        </w:rPr>
        <w:fldChar w:fldCharType="end"/>
      </w:r>
    </w:p>
    <w:p w14:paraId="4079128E" w14:textId="34CF278B"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 xml:space="preserve">6.3.2 </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_Toc190952087 \h </w:instrText>
      </w:r>
      <w:r>
        <w:rPr>
          <w:noProof/>
        </w:rPr>
      </w:r>
      <w:r>
        <w:rPr>
          <w:noProof/>
        </w:rPr>
        <w:fldChar w:fldCharType="separate"/>
      </w:r>
      <w:r>
        <w:rPr>
          <w:noProof/>
        </w:rPr>
        <w:t>18</w:t>
      </w:r>
      <w:r>
        <w:rPr>
          <w:noProof/>
        </w:rPr>
        <w:fldChar w:fldCharType="end"/>
      </w:r>
    </w:p>
    <w:p w14:paraId="7FC99E89" w14:textId="2B164ED2" w:rsidR="00233415" w:rsidRDefault="00233415">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_Toc190952088 \h </w:instrText>
      </w:r>
      <w:r>
        <w:rPr>
          <w:noProof/>
        </w:rPr>
      </w:r>
      <w:r>
        <w:rPr>
          <w:noProof/>
        </w:rPr>
        <w:fldChar w:fldCharType="separate"/>
      </w:r>
      <w:r>
        <w:rPr>
          <w:noProof/>
        </w:rPr>
        <w:t>21</w:t>
      </w:r>
      <w:r>
        <w:rPr>
          <w:noProof/>
        </w:rPr>
        <w:fldChar w:fldCharType="end"/>
      </w:r>
    </w:p>
    <w:p w14:paraId="74D3DC83" w14:textId="19BEEBD7"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_Toc190952089 \h </w:instrText>
      </w:r>
      <w:r>
        <w:rPr>
          <w:noProof/>
        </w:rPr>
      </w:r>
      <w:r>
        <w:rPr>
          <w:noProof/>
        </w:rPr>
        <w:fldChar w:fldCharType="separate"/>
      </w:r>
      <w:r>
        <w:rPr>
          <w:noProof/>
        </w:rPr>
        <w:t>21</w:t>
      </w:r>
      <w:r>
        <w:rPr>
          <w:noProof/>
        </w:rPr>
        <w:fldChar w:fldCharType="end"/>
      </w:r>
    </w:p>
    <w:p w14:paraId="7EBF7968" w14:textId="67CE5823"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_Toc190952090 \h </w:instrText>
      </w:r>
      <w:r>
        <w:rPr>
          <w:noProof/>
        </w:rPr>
      </w:r>
      <w:r>
        <w:rPr>
          <w:noProof/>
        </w:rPr>
        <w:fldChar w:fldCharType="separate"/>
      </w:r>
      <w:r>
        <w:rPr>
          <w:noProof/>
        </w:rPr>
        <w:t>21</w:t>
      </w:r>
      <w:r>
        <w:rPr>
          <w:noProof/>
        </w:rPr>
        <w:fldChar w:fldCharType="end"/>
      </w:r>
    </w:p>
    <w:p w14:paraId="12A199AC" w14:textId="290DDDA8"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 xml:space="preserve">7.1.2 </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_Toc190952091 \h </w:instrText>
      </w:r>
      <w:r>
        <w:rPr>
          <w:noProof/>
        </w:rPr>
      </w:r>
      <w:r>
        <w:rPr>
          <w:noProof/>
        </w:rPr>
        <w:fldChar w:fldCharType="separate"/>
      </w:r>
      <w:r>
        <w:rPr>
          <w:noProof/>
        </w:rPr>
        <w:t>22</w:t>
      </w:r>
      <w:r>
        <w:rPr>
          <w:noProof/>
        </w:rPr>
        <w:fldChar w:fldCharType="end"/>
      </w:r>
    </w:p>
    <w:p w14:paraId="5C911DF2" w14:textId="6296A152"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 xml:space="preserve">7.1.3 </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_Toc190952092 \h </w:instrText>
      </w:r>
      <w:r>
        <w:rPr>
          <w:noProof/>
        </w:rPr>
      </w:r>
      <w:r>
        <w:rPr>
          <w:noProof/>
        </w:rPr>
        <w:fldChar w:fldCharType="separate"/>
      </w:r>
      <w:r>
        <w:rPr>
          <w:noProof/>
        </w:rPr>
        <w:t>24</w:t>
      </w:r>
      <w:r>
        <w:rPr>
          <w:noProof/>
        </w:rPr>
        <w:fldChar w:fldCharType="end"/>
      </w:r>
    </w:p>
    <w:p w14:paraId="4636AB2C" w14:textId="7285DC09"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_Toc190952093 \h </w:instrText>
      </w:r>
      <w:r>
        <w:rPr>
          <w:noProof/>
        </w:rPr>
      </w:r>
      <w:r>
        <w:rPr>
          <w:noProof/>
        </w:rPr>
        <w:fldChar w:fldCharType="separate"/>
      </w:r>
      <w:r>
        <w:rPr>
          <w:noProof/>
        </w:rPr>
        <w:t>25</w:t>
      </w:r>
      <w:r>
        <w:rPr>
          <w:noProof/>
        </w:rPr>
        <w:fldChar w:fldCharType="end"/>
      </w:r>
    </w:p>
    <w:p w14:paraId="3A51A428" w14:textId="45C67557"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_Toc190952094 \h </w:instrText>
      </w:r>
      <w:r>
        <w:rPr>
          <w:noProof/>
        </w:rPr>
      </w:r>
      <w:r>
        <w:rPr>
          <w:noProof/>
        </w:rPr>
        <w:fldChar w:fldCharType="separate"/>
      </w:r>
      <w:r>
        <w:rPr>
          <w:noProof/>
        </w:rPr>
        <w:t>25</w:t>
      </w:r>
      <w:r>
        <w:rPr>
          <w:noProof/>
        </w:rPr>
        <w:fldChar w:fldCharType="end"/>
      </w:r>
    </w:p>
    <w:p w14:paraId="69135EF5" w14:textId="46B3454F"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 xml:space="preserve">7.2.2 </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_Toc190952095 \h </w:instrText>
      </w:r>
      <w:r>
        <w:rPr>
          <w:noProof/>
        </w:rPr>
      </w:r>
      <w:r>
        <w:rPr>
          <w:noProof/>
        </w:rPr>
        <w:fldChar w:fldCharType="separate"/>
      </w:r>
      <w:r>
        <w:rPr>
          <w:noProof/>
        </w:rPr>
        <w:t>26</w:t>
      </w:r>
      <w:r>
        <w:rPr>
          <w:noProof/>
        </w:rPr>
        <w:fldChar w:fldCharType="end"/>
      </w:r>
    </w:p>
    <w:p w14:paraId="272EC156" w14:textId="5E3513E0"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_Toc190952096 \h </w:instrText>
      </w:r>
      <w:r>
        <w:rPr>
          <w:noProof/>
        </w:rPr>
      </w:r>
      <w:r>
        <w:rPr>
          <w:noProof/>
        </w:rPr>
        <w:fldChar w:fldCharType="separate"/>
      </w:r>
      <w:r>
        <w:rPr>
          <w:noProof/>
        </w:rPr>
        <w:t>28</w:t>
      </w:r>
      <w:r>
        <w:rPr>
          <w:noProof/>
        </w:rPr>
        <w:fldChar w:fldCharType="end"/>
      </w:r>
    </w:p>
    <w:p w14:paraId="47BBBC09" w14:textId="0A0C4A00"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_Toc190952097 \h </w:instrText>
      </w:r>
      <w:r>
        <w:rPr>
          <w:noProof/>
        </w:rPr>
      </w:r>
      <w:r>
        <w:rPr>
          <w:noProof/>
        </w:rPr>
        <w:fldChar w:fldCharType="separate"/>
      </w:r>
      <w:r>
        <w:rPr>
          <w:noProof/>
        </w:rPr>
        <w:t>28</w:t>
      </w:r>
      <w:r>
        <w:rPr>
          <w:noProof/>
        </w:rPr>
        <w:fldChar w:fldCharType="end"/>
      </w:r>
    </w:p>
    <w:p w14:paraId="08297D2A" w14:textId="1141C74E"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_Toc190952098 \h </w:instrText>
      </w:r>
      <w:r>
        <w:rPr>
          <w:noProof/>
        </w:rPr>
      </w:r>
      <w:r>
        <w:rPr>
          <w:noProof/>
        </w:rPr>
        <w:fldChar w:fldCharType="separate"/>
      </w:r>
      <w:r>
        <w:rPr>
          <w:noProof/>
        </w:rPr>
        <w:t>30</w:t>
      </w:r>
      <w:r>
        <w:rPr>
          <w:noProof/>
        </w:rPr>
        <w:fldChar w:fldCharType="end"/>
      </w:r>
    </w:p>
    <w:p w14:paraId="3AB36A35" w14:textId="3AB9D723"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_Toc190952099 \h </w:instrText>
      </w:r>
      <w:r>
        <w:rPr>
          <w:noProof/>
        </w:rPr>
      </w:r>
      <w:r>
        <w:rPr>
          <w:noProof/>
        </w:rPr>
        <w:fldChar w:fldCharType="separate"/>
      </w:r>
      <w:r>
        <w:rPr>
          <w:noProof/>
        </w:rPr>
        <w:t>32</w:t>
      </w:r>
      <w:r>
        <w:rPr>
          <w:noProof/>
        </w:rPr>
        <w:fldChar w:fldCharType="end"/>
      </w:r>
    </w:p>
    <w:p w14:paraId="0FFE44B4" w14:textId="592BC4FF" w:rsidR="00233415" w:rsidRDefault="00233415">
      <w:pPr>
        <w:pStyle w:val="TOC8"/>
        <w:rPr>
          <w:rFonts w:asciiTheme="minorHAnsi" w:hAnsiTheme="minorHAnsi" w:cstheme="minorBidi"/>
          <w:b w:val="0"/>
          <w:noProof/>
          <w:kern w:val="2"/>
          <w:sz w:val="24"/>
          <w:szCs w:val="24"/>
          <w:lang w:val="en-US" w:eastAsia="zh-CN"/>
          <w14:ligatures w14:val="standardContextual"/>
        </w:rPr>
      </w:pPr>
      <w:r>
        <w:rPr>
          <w:noProof/>
        </w:rPr>
        <w:t>Annex A (normative): Metadata Formats and Message Types</w:t>
      </w:r>
      <w:r>
        <w:rPr>
          <w:noProof/>
        </w:rPr>
        <w:tab/>
      </w:r>
      <w:r>
        <w:rPr>
          <w:noProof/>
        </w:rPr>
        <w:fldChar w:fldCharType="begin"/>
      </w:r>
      <w:r>
        <w:rPr>
          <w:noProof/>
        </w:rPr>
        <w:instrText xml:space="preserve"> PAGEREF _Toc190952100 \h </w:instrText>
      </w:r>
      <w:r>
        <w:rPr>
          <w:noProof/>
        </w:rPr>
      </w:r>
      <w:r>
        <w:rPr>
          <w:noProof/>
        </w:rPr>
        <w:fldChar w:fldCharType="separate"/>
      </w:r>
      <w:r>
        <w:rPr>
          <w:noProof/>
        </w:rPr>
        <w:t>34</w:t>
      </w:r>
      <w:r>
        <w:rPr>
          <w:noProof/>
        </w:rPr>
        <w:fldChar w:fldCharType="end"/>
      </w:r>
    </w:p>
    <w:p w14:paraId="289E71E0" w14:textId="3F3E23D2" w:rsidR="00233415" w:rsidRDefault="00233415">
      <w:pPr>
        <w:pStyle w:val="TOC1"/>
        <w:rPr>
          <w:rFonts w:asciiTheme="minorHAnsi" w:hAnsiTheme="minorHAnsi" w:cstheme="minorBidi"/>
          <w:noProof/>
          <w:kern w:val="2"/>
          <w:sz w:val="24"/>
          <w:szCs w:val="24"/>
          <w:lang w:val="en-US" w:eastAsia="zh-CN"/>
          <w14:ligatures w14:val="standardContextual"/>
        </w:rPr>
      </w:pPr>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_Toc190952101 \h </w:instrText>
      </w:r>
      <w:r>
        <w:rPr>
          <w:noProof/>
        </w:rPr>
      </w:r>
      <w:r>
        <w:rPr>
          <w:noProof/>
        </w:rPr>
        <w:fldChar w:fldCharType="separate"/>
      </w:r>
      <w:r>
        <w:rPr>
          <w:noProof/>
        </w:rPr>
        <w:t>34</w:t>
      </w:r>
      <w:r>
        <w:rPr>
          <w:noProof/>
        </w:rPr>
        <w:fldChar w:fldCharType="end"/>
      </w:r>
    </w:p>
    <w:p w14:paraId="618378F6" w14:textId="2B90BD85"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_Toc190952102 \h </w:instrText>
      </w:r>
      <w:r>
        <w:rPr>
          <w:noProof/>
        </w:rPr>
      </w:r>
      <w:r>
        <w:rPr>
          <w:noProof/>
        </w:rPr>
        <w:fldChar w:fldCharType="separate"/>
      </w:r>
      <w:r>
        <w:rPr>
          <w:noProof/>
        </w:rPr>
        <w:t>34</w:t>
      </w:r>
      <w:r>
        <w:rPr>
          <w:noProof/>
        </w:rPr>
        <w:fldChar w:fldCharType="end"/>
      </w:r>
    </w:p>
    <w:p w14:paraId="0BC4665D" w14:textId="0BA71BE6"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_Toc190952103 \h </w:instrText>
      </w:r>
      <w:r>
        <w:rPr>
          <w:noProof/>
        </w:rPr>
      </w:r>
      <w:r>
        <w:rPr>
          <w:noProof/>
        </w:rPr>
        <w:fldChar w:fldCharType="separate"/>
      </w:r>
      <w:r>
        <w:rPr>
          <w:noProof/>
        </w:rPr>
        <w:t>34</w:t>
      </w:r>
      <w:r>
        <w:rPr>
          <w:noProof/>
        </w:rPr>
        <w:fldChar w:fldCharType="end"/>
      </w:r>
    </w:p>
    <w:p w14:paraId="0897ADF8" w14:textId="1CBBE93C"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lastRenderedPageBreak/>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_Toc190952104 \h </w:instrText>
      </w:r>
      <w:r>
        <w:rPr>
          <w:noProof/>
        </w:rPr>
      </w:r>
      <w:r>
        <w:rPr>
          <w:noProof/>
        </w:rPr>
        <w:fldChar w:fldCharType="separate"/>
      </w:r>
      <w:r>
        <w:rPr>
          <w:noProof/>
        </w:rPr>
        <w:t>35</w:t>
      </w:r>
      <w:r>
        <w:rPr>
          <w:noProof/>
        </w:rPr>
        <w:fldChar w:fldCharType="end"/>
      </w:r>
    </w:p>
    <w:p w14:paraId="3DF9AEB4" w14:textId="03BB5731" w:rsidR="00233415" w:rsidRPr="00233415" w:rsidRDefault="00233415">
      <w:pPr>
        <w:pStyle w:val="TOC1"/>
        <w:rPr>
          <w:rFonts w:asciiTheme="minorHAnsi" w:hAnsiTheme="minorHAnsi" w:cstheme="minorBidi"/>
          <w:noProof/>
          <w:kern w:val="2"/>
          <w:sz w:val="24"/>
          <w:szCs w:val="24"/>
          <w:lang w:val="fr-FR" w:eastAsia="zh-CN"/>
          <w14:ligatures w14:val="standardContextual"/>
        </w:rPr>
      </w:pPr>
      <w:r w:rsidRPr="00233415">
        <w:rPr>
          <w:noProof/>
          <w:lang w:val="fr-FR"/>
        </w:rPr>
        <w:t>A.2</w:t>
      </w:r>
      <w:r w:rsidRPr="00233415">
        <w:rPr>
          <w:rFonts w:asciiTheme="minorHAnsi" w:hAnsiTheme="minorHAnsi" w:cstheme="minorBidi"/>
          <w:noProof/>
          <w:kern w:val="2"/>
          <w:sz w:val="24"/>
          <w:szCs w:val="24"/>
          <w:lang w:val="fr-FR" w:eastAsia="zh-CN"/>
          <w14:ligatures w14:val="standardContextual"/>
        </w:rPr>
        <w:tab/>
      </w:r>
      <w:r w:rsidRPr="00233415">
        <w:rPr>
          <w:noProof/>
          <w:lang w:val="fr-FR"/>
        </w:rPr>
        <w:t xml:space="preserve"> Message Types</w:t>
      </w:r>
      <w:r w:rsidRPr="00233415">
        <w:rPr>
          <w:noProof/>
          <w:lang w:val="fr-FR"/>
        </w:rPr>
        <w:tab/>
      </w:r>
      <w:r>
        <w:rPr>
          <w:noProof/>
        </w:rPr>
        <w:fldChar w:fldCharType="begin"/>
      </w:r>
      <w:r w:rsidRPr="0071268D">
        <w:rPr>
          <w:noProof/>
          <w:lang w:val="fr-FR"/>
        </w:rPr>
        <w:instrText xml:space="preserve"> PAGEREF _Toc190952105 \h </w:instrText>
      </w:r>
      <w:r>
        <w:rPr>
          <w:noProof/>
        </w:rPr>
      </w:r>
      <w:r>
        <w:rPr>
          <w:noProof/>
        </w:rPr>
        <w:fldChar w:fldCharType="separate"/>
      </w:r>
      <w:r w:rsidRPr="00233415">
        <w:rPr>
          <w:noProof/>
          <w:lang w:val="fr-FR"/>
        </w:rPr>
        <w:t>38</w:t>
      </w:r>
      <w:r>
        <w:rPr>
          <w:noProof/>
        </w:rPr>
        <w:fldChar w:fldCharType="end"/>
      </w:r>
    </w:p>
    <w:p w14:paraId="2EAFFE4B" w14:textId="4386B54C" w:rsidR="00233415" w:rsidRPr="00233415" w:rsidRDefault="00233415">
      <w:pPr>
        <w:pStyle w:val="TOC2"/>
        <w:rPr>
          <w:rFonts w:asciiTheme="minorHAnsi" w:hAnsiTheme="minorHAnsi" w:cstheme="minorBidi"/>
          <w:noProof/>
          <w:kern w:val="2"/>
          <w:sz w:val="24"/>
          <w:szCs w:val="24"/>
          <w:lang w:val="fr-FR" w:eastAsia="zh-CN"/>
          <w14:ligatures w14:val="standardContextual"/>
        </w:rPr>
      </w:pPr>
      <w:r w:rsidRPr="00233415">
        <w:rPr>
          <w:noProof/>
          <w:lang w:val="fr-FR"/>
        </w:rPr>
        <w:t>A.2.1</w:t>
      </w:r>
      <w:r w:rsidRPr="00233415">
        <w:rPr>
          <w:rFonts w:asciiTheme="minorHAnsi" w:hAnsiTheme="minorHAnsi" w:cstheme="minorBidi"/>
          <w:noProof/>
          <w:kern w:val="2"/>
          <w:sz w:val="24"/>
          <w:szCs w:val="24"/>
          <w:lang w:val="fr-FR" w:eastAsia="zh-CN"/>
          <w14:ligatures w14:val="standardContextual"/>
        </w:rPr>
        <w:tab/>
      </w:r>
      <w:r w:rsidRPr="00233415">
        <w:rPr>
          <w:noProof/>
          <w:lang w:val="fr-FR"/>
        </w:rPr>
        <w:t>Pose</w:t>
      </w:r>
      <w:r w:rsidRPr="00233415">
        <w:rPr>
          <w:noProof/>
          <w:lang w:val="fr-FR"/>
        </w:rPr>
        <w:tab/>
      </w:r>
      <w:r>
        <w:rPr>
          <w:noProof/>
        </w:rPr>
        <w:fldChar w:fldCharType="begin"/>
      </w:r>
      <w:r w:rsidRPr="0071268D">
        <w:rPr>
          <w:noProof/>
          <w:lang w:val="fr-FR"/>
        </w:rPr>
        <w:instrText xml:space="preserve"> PAGEREF _Toc190952106 \h </w:instrText>
      </w:r>
      <w:r>
        <w:rPr>
          <w:noProof/>
        </w:rPr>
      </w:r>
      <w:r>
        <w:rPr>
          <w:noProof/>
        </w:rPr>
        <w:fldChar w:fldCharType="separate"/>
      </w:r>
      <w:r w:rsidRPr="00233415">
        <w:rPr>
          <w:noProof/>
          <w:lang w:val="fr-FR"/>
        </w:rPr>
        <w:t>38</w:t>
      </w:r>
      <w:r>
        <w:rPr>
          <w:noProof/>
        </w:rPr>
        <w:fldChar w:fldCharType="end"/>
      </w:r>
    </w:p>
    <w:p w14:paraId="30BB40FD" w14:textId="2BC4457B"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A.2.2</w:t>
      </w:r>
      <w:r>
        <w:rPr>
          <w:rFonts w:asciiTheme="minorHAnsi" w:hAnsiTheme="minorHAnsi" w:cstheme="minorBidi"/>
          <w:noProof/>
          <w:kern w:val="2"/>
          <w:sz w:val="24"/>
          <w:szCs w:val="24"/>
          <w:lang w:val="en-US" w:eastAsia="zh-CN"/>
          <w14:ligatures w14:val="standardContextual"/>
        </w:rPr>
        <w:tab/>
      </w:r>
      <w:r>
        <w:rPr>
          <w:noProof/>
        </w:rPr>
        <w:t>Action</w:t>
      </w:r>
      <w:r>
        <w:rPr>
          <w:noProof/>
        </w:rPr>
        <w:tab/>
      </w:r>
      <w:r>
        <w:rPr>
          <w:noProof/>
        </w:rPr>
        <w:fldChar w:fldCharType="begin"/>
      </w:r>
      <w:r>
        <w:rPr>
          <w:noProof/>
        </w:rPr>
        <w:instrText xml:space="preserve"> PAGEREF _Toc190952107 \h </w:instrText>
      </w:r>
      <w:r>
        <w:rPr>
          <w:noProof/>
        </w:rPr>
      </w:r>
      <w:r>
        <w:rPr>
          <w:noProof/>
        </w:rPr>
        <w:fldChar w:fldCharType="separate"/>
      </w:r>
      <w:r>
        <w:rPr>
          <w:noProof/>
        </w:rPr>
        <w:t>38</w:t>
      </w:r>
      <w:r>
        <w:rPr>
          <w:noProof/>
        </w:rPr>
        <w:fldChar w:fldCharType="end"/>
      </w:r>
    </w:p>
    <w:p w14:paraId="1AB8F72A" w14:textId="6683D697"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A.2.3</w:t>
      </w:r>
      <w:r>
        <w:rPr>
          <w:rFonts w:asciiTheme="minorHAnsi" w:hAnsiTheme="minorHAnsi" w:cstheme="minorBidi"/>
          <w:noProof/>
          <w:kern w:val="2"/>
          <w:sz w:val="24"/>
          <w:szCs w:val="24"/>
          <w:lang w:val="en-US" w:eastAsia="zh-CN"/>
          <w14:ligatures w14:val="standardContextual"/>
        </w:rPr>
        <w:tab/>
      </w:r>
      <w:r>
        <w:rPr>
          <w:noProof/>
        </w:rPr>
        <w:t>Adaptation Split</w:t>
      </w:r>
      <w:r>
        <w:rPr>
          <w:noProof/>
        </w:rPr>
        <w:tab/>
      </w:r>
      <w:r>
        <w:rPr>
          <w:noProof/>
        </w:rPr>
        <w:fldChar w:fldCharType="begin"/>
      </w:r>
      <w:r>
        <w:rPr>
          <w:noProof/>
        </w:rPr>
        <w:instrText xml:space="preserve"> PAGEREF _Toc190952108 \h </w:instrText>
      </w:r>
      <w:r>
        <w:rPr>
          <w:noProof/>
        </w:rPr>
      </w:r>
      <w:r>
        <w:rPr>
          <w:noProof/>
        </w:rPr>
        <w:fldChar w:fldCharType="separate"/>
      </w:r>
      <w:r>
        <w:rPr>
          <w:noProof/>
        </w:rPr>
        <w:t>38</w:t>
      </w:r>
      <w:r>
        <w:rPr>
          <w:noProof/>
        </w:rPr>
        <w:fldChar w:fldCharType="end"/>
      </w:r>
    </w:p>
    <w:p w14:paraId="44EEC426" w14:textId="0D010D2E"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_Toc190952109 \h </w:instrText>
      </w:r>
      <w:r>
        <w:rPr>
          <w:noProof/>
        </w:rPr>
      </w:r>
      <w:r>
        <w:rPr>
          <w:noProof/>
        </w:rPr>
        <w:fldChar w:fldCharType="separate"/>
      </w:r>
      <w:r>
        <w:rPr>
          <w:noProof/>
        </w:rPr>
        <w:t>38</w:t>
      </w:r>
      <w:r>
        <w:rPr>
          <w:noProof/>
        </w:rPr>
        <w:fldChar w:fldCharType="end"/>
      </w:r>
    </w:p>
    <w:p w14:paraId="16E7C0FF" w14:textId="7B47233C"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_Toc190952110 \h </w:instrText>
      </w:r>
      <w:r>
        <w:rPr>
          <w:noProof/>
        </w:rPr>
      </w:r>
      <w:r>
        <w:rPr>
          <w:noProof/>
        </w:rPr>
        <w:fldChar w:fldCharType="separate"/>
      </w:r>
      <w:r>
        <w:rPr>
          <w:noProof/>
        </w:rPr>
        <w:t>40</w:t>
      </w:r>
      <w:r>
        <w:rPr>
          <w:noProof/>
        </w:rPr>
        <w:fldChar w:fldCharType="end"/>
      </w:r>
    </w:p>
    <w:p w14:paraId="53E3AC49" w14:textId="4E899AC8"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_Toc190952111 \h </w:instrText>
      </w:r>
      <w:r>
        <w:rPr>
          <w:noProof/>
        </w:rPr>
      </w:r>
      <w:r>
        <w:rPr>
          <w:noProof/>
        </w:rPr>
        <w:fldChar w:fldCharType="separate"/>
      </w:r>
      <w:r>
        <w:rPr>
          <w:noProof/>
        </w:rPr>
        <w:t>40</w:t>
      </w:r>
      <w:r>
        <w:rPr>
          <w:noProof/>
        </w:rPr>
        <w:fldChar w:fldCharType="end"/>
      </w:r>
    </w:p>
    <w:p w14:paraId="60554874" w14:textId="2AA5DE85" w:rsidR="00233415" w:rsidRDefault="00233415">
      <w:pPr>
        <w:pStyle w:val="TOC3"/>
        <w:rPr>
          <w:rFonts w:asciiTheme="minorHAnsi" w:hAnsiTheme="minorHAnsi" w:cstheme="minorBidi"/>
          <w:noProof/>
          <w:kern w:val="2"/>
          <w:sz w:val="24"/>
          <w:szCs w:val="24"/>
          <w:lang w:val="en-US" w:eastAsia="zh-CN"/>
          <w14:ligatures w14:val="standardContextual"/>
        </w:rPr>
      </w:pPr>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_Toc190952112 \h </w:instrText>
      </w:r>
      <w:r>
        <w:rPr>
          <w:noProof/>
        </w:rPr>
      </w:r>
      <w:r>
        <w:rPr>
          <w:noProof/>
        </w:rPr>
        <w:fldChar w:fldCharType="separate"/>
      </w:r>
      <w:r>
        <w:rPr>
          <w:noProof/>
        </w:rPr>
        <w:t>40</w:t>
      </w:r>
      <w:r>
        <w:rPr>
          <w:noProof/>
        </w:rPr>
        <w:fldChar w:fldCharType="end"/>
      </w:r>
    </w:p>
    <w:p w14:paraId="42C98579" w14:textId="6EC147D6"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_Toc190952113 \h </w:instrText>
      </w:r>
      <w:r>
        <w:rPr>
          <w:noProof/>
        </w:rPr>
      </w:r>
      <w:r>
        <w:rPr>
          <w:noProof/>
        </w:rPr>
        <w:fldChar w:fldCharType="separate"/>
      </w:r>
      <w:r>
        <w:rPr>
          <w:noProof/>
        </w:rPr>
        <w:t>41</w:t>
      </w:r>
      <w:r>
        <w:rPr>
          <w:noProof/>
        </w:rPr>
        <w:fldChar w:fldCharType="end"/>
      </w:r>
    </w:p>
    <w:p w14:paraId="48124C0C" w14:textId="73ECE7A2"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_Toc190952114 \h </w:instrText>
      </w:r>
      <w:r>
        <w:rPr>
          <w:noProof/>
        </w:rPr>
      </w:r>
      <w:r>
        <w:rPr>
          <w:noProof/>
        </w:rPr>
        <w:fldChar w:fldCharType="separate"/>
      </w:r>
      <w:r>
        <w:rPr>
          <w:noProof/>
        </w:rPr>
        <w:t>42</w:t>
      </w:r>
      <w:r>
        <w:rPr>
          <w:noProof/>
        </w:rPr>
        <w:fldChar w:fldCharType="end"/>
      </w:r>
    </w:p>
    <w:p w14:paraId="00FC4114" w14:textId="20435C86" w:rsidR="00233415" w:rsidRDefault="00233415">
      <w:pPr>
        <w:pStyle w:val="TOC2"/>
        <w:rPr>
          <w:rFonts w:asciiTheme="minorHAnsi" w:hAnsiTheme="minorHAnsi" w:cstheme="minorBidi"/>
          <w:noProof/>
          <w:kern w:val="2"/>
          <w:sz w:val="24"/>
          <w:szCs w:val="24"/>
          <w:lang w:val="en-US" w:eastAsia="zh-CN"/>
          <w14:ligatures w14:val="standardContextual"/>
        </w:rPr>
      </w:pPr>
      <w:r>
        <w:rPr>
          <w:noProof/>
        </w:rPr>
        <w:t>A.2.8</w:t>
      </w:r>
      <w:r>
        <w:rPr>
          <w:rFonts w:asciiTheme="minorHAnsi" w:hAnsiTheme="minorHAnsi" w:cstheme="minorBidi"/>
          <w:noProof/>
          <w:kern w:val="2"/>
          <w:sz w:val="24"/>
          <w:szCs w:val="24"/>
          <w:lang w:val="en-US" w:eastAsia="zh-CN"/>
          <w14:ligatures w14:val="standardContextual"/>
        </w:rPr>
        <w:tab/>
      </w:r>
      <w:r>
        <w:rPr>
          <w:noProof/>
        </w:rPr>
        <w:t>State Synchronization</w:t>
      </w:r>
      <w:r>
        <w:rPr>
          <w:noProof/>
        </w:rPr>
        <w:tab/>
      </w:r>
      <w:r>
        <w:rPr>
          <w:noProof/>
        </w:rPr>
        <w:fldChar w:fldCharType="begin"/>
      </w:r>
      <w:r>
        <w:rPr>
          <w:noProof/>
        </w:rPr>
        <w:instrText xml:space="preserve"> PAGEREF _Toc190952115 \h </w:instrText>
      </w:r>
      <w:r>
        <w:rPr>
          <w:noProof/>
        </w:rPr>
      </w:r>
      <w:r>
        <w:rPr>
          <w:noProof/>
        </w:rPr>
        <w:fldChar w:fldCharType="separate"/>
      </w:r>
      <w:r>
        <w:rPr>
          <w:noProof/>
        </w:rPr>
        <w:t>42</w:t>
      </w:r>
      <w:r>
        <w:rPr>
          <w:noProof/>
        </w:rPr>
        <w:fldChar w:fldCharType="end"/>
      </w:r>
    </w:p>
    <w:p w14:paraId="68595223" w14:textId="3A61AB29" w:rsidR="00233415" w:rsidRDefault="00233415">
      <w:pPr>
        <w:pStyle w:val="TOC8"/>
        <w:rPr>
          <w:rFonts w:asciiTheme="minorHAnsi"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_Toc190952116 \h </w:instrText>
      </w:r>
      <w:r>
        <w:rPr>
          <w:noProof/>
        </w:rPr>
      </w:r>
      <w:r>
        <w:rPr>
          <w:noProof/>
        </w:rPr>
        <w:fldChar w:fldCharType="separate"/>
      </w:r>
      <w:r>
        <w:rPr>
          <w:noProof/>
        </w:rPr>
        <w:t>44</w:t>
      </w:r>
      <w:r>
        <w:rPr>
          <w:noProof/>
        </w:rPr>
        <w:fldChar w:fldCharType="end"/>
      </w:r>
    </w:p>
    <w:p w14:paraId="0B9E3498" w14:textId="431A76BB" w:rsidR="00080512" w:rsidRPr="004D3578" w:rsidRDefault="00311CB1">
      <w:r>
        <w:rPr>
          <w:sz w:val="22"/>
        </w:rPr>
        <w:fldChar w:fldCharType="end"/>
      </w:r>
    </w:p>
    <w:p w14:paraId="747690AD" w14:textId="41C3DAD8" w:rsidR="0074026F" w:rsidRPr="007B600E" w:rsidRDefault="00080512" w:rsidP="006E22DE">
      <w:pPr>
        <w:pStyle w:val="Guidance"/>
      </w:pPr>
      <w:r w:rsidRPr="004D3578">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891395"/>
      <w:bookmarkStart w:id="24" w:name="_Toc190891538"/>
      <w:bookmarkStart w:id="25" w:name="_Toc190891707"/>
      <w:bookmarkStart w:id="26" w:name="_Toc190891982"/>
      <w:bookmarkStart w:id="27" w:name="_Toc190892818"/>
      <w:bookmarkStart w:id="28" w:name="_Toc190941149"/>
      <w:bookmarkStart w:id="29" w:name="_Toc190952052"/>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11FBFA" w14:textId="3DC6E004" w:rsidR="00080512" w:rsidRPr="004D3578" w:rsidRDefault="00080512">
      <w:r w:rsidRPr="004D3578">
        <w:t xml:space="preserve">This </w:t>
      </w:r>
      <w:r w:rsidRPr="0075334D">
        <w:t xml:space="preserve">Technical </w:t>
      </w:r>
      <w:bookmarkStart w:id="30" w:name="spectype3"/>
      <w:r w:rsidRPr="0075334D">
        <w:t>Specification</w:t>
      </w:r>
      <w:bookmarkEnd w:id="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1" w:name="introduction"/>
      <w:bookmarkStart w:id="32" w:name="_Toc163031929"/>
      <w:bookmarkStart w:id="33" w:name="_Toc182322067"/>
      <w:bookmarkStart w:id="34" w:name="_Toc182322130"/>
      <w:bookmarkStart w:id="35" w:name="_Toc182322168"/>
      <w:bookmarkStart w:id="36" w:name="_Toc182322266"/>
      <w:bookmarkStart w:id="37" w:name="_Toc182323085"/>
      <w:bookmarkStart w:id="38" w:name="_Toc182323230"/>
      <w:bookmarkStart w:id="39" w:name="_Toc190891396"/>
      <w:bookmarkStart w:id="40" w:name="_Toc190891539"/>
      <w:bookmarkStart w:id="41" w:name="_Toc190891708"/>
      <w:bookmarkStart w:id="42" w:name="_Toc190891983"/>
      <w:bookmarkStart w:id="43" w:name="_Toc190892819"/>
      <w:bookmarkStart w:id="44" w:name="_Toc190941150"/>
      <w:bookmarkStart w:id="45" w:name="_Toc190952053"/>
      <w:bookmarkEnd w:id="31"/>
      <w:r w:rsidRPr="004D3578">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6E22DE">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46" w:name="scope"/>
      <w:bookmarkStart w:id="47" w:name="_Toc163031930"/>
      <w:bookmarkStart w:id="48" w:name="_Toc182322068"/>
      <w:bookmarkStart w:id="49" w:name="_Toc182322131"/>
      <w:bookmarkStart w:id="50" w:name="_Toc182322169"/>
      <w:bookmarkStart w:id="51" w:name="_Toc182322267"/>
      <w:bookmarkStart w:id="52" w:name="_Toc182323086"/>
      <w:bookmarkStart w:id="53" w:name="_Toc182323231"/>
      <w:bookmarkStart w:id="54" w:name="_Toc190891397"/>
      <w:bookmarkStart w:id="55" w:name="_Toc190891540"/>
      <w:bookmarkStart w:id="56" w:name="_Toc190891709"/>
      <w:bookmarkStart w:id="57" w:name="_Toc190891984"/>
      <w:bookmarkStart w:id="58" w:name="_Toc190892820"/>
      <w:bookmarkStart w:id="59" w:name="_Toc190941151"/>
      <w:bookmarkStart w:id="60" w:name="_Toc190952054"/>
      <w:bookmarkEnd w:id="46"/>
      <w:r w:rsidRPr="004D3578">
        <w:lastRenderedPageBreak/>
        <w:t>1</w:t>
      </w:r>
      <w:r w:rsidRPr="004D3578">
        <w:tab/>
      </w:r>
      <w:r w:rsidRPr="0075334D">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61" w:name="references"/>
      <w:bookmarkStart w:id="62" w:name="_Toc163031931"/>
      <w:bookmarkStart w:id="63" w:name="_Toc182322069"/>
      <w:bookmarkStart w:id="64" w:name="_Toc182322132"/>
      <w:bookmarkStart w:id="65" w:name="_Toc182322170"/>
      <w:bookmarkStart w:id="66" w:name="_Toc182322268"/>
      <w:bookmarkStart w:id="67" w:name="_Toc182323087"/>
      <w:bookmarkStart w:id="68" w:name="_Toc182323232"/>
      <w:bookmarkStart w:id="69" w:name="_Toc190891398"/>
      <w:bookmarkStart w:id="70" w:name="_Toc190891541"/>
      <w:bookmarkStart w:id="71" w:name="_Toc190891710"/>
      <w:bookmarkStart w:id="72" w:name="_Toc190891985"/>
      <w:bookmarkStart w:id="73" w:name="_Toc190892821"/>
      <w:bookmarkStart w:id="74" w:name="_Toc190941152"/>
      <w:bookmarkStart w:id="75" w:name="_Toc190952055"/>
      <w:bookmarkEnd w:id="61"/>
      <w:r w:rsidRPr="004D3578">
        <w:t>2</w:t>
      </w:r>
      <w:r w:rsidRPr="004D3578">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9F59B5">
      <w:pPr>
        <w:keepLines/>
        <w:ind w:left="1702" w:hanging="1418"/>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9F59B5">
      <w:pPr>
        <w:keepLines/>
        <w:ind w:left="1702" w:hanging="1418"/>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9F59B5">
      <w:pPr>
        <w:keepLines/>
        <w:ind w:left="1702" w:hanging="1418"/>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9F59B5">
      <w:pPr>
        <w:keepLines/>
        <w:ind w:left="1702" w:hanging="1418"/>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31F6A8CE" w14:textId="2BF89E8F" w:rsidR="00632E4C" w:rsidRPr="00632E4C" w:rsidRDefault="00632E4C" w:rsidP="00632E4C">
      <w:pPr>
        <w:keepLines/>
        <w:ind w:left="1702" w:hanging="1418"/>
        <w:rPr>
          <w:lang w:eastAsia="zh-CN"/>
        </w:rPr>
      </w:pPr>
      <w:r w:rsidRPr="00632E4C">
        <w:rPr>
          <w:lang w:eastAsia="zh-CN"/>
        </w:rPr>
        <w:t>[</w:t>
      </w:r>
      <w:r>
        <w:rPr>
          <w:lang w:eastAsia="zh-CN"/>
        </w:rPr>
        <w:t>1</w:t>
      </w:r>
      <w:r w:rsidRPr="00632E4C">
        <w:rPr>
          <w:lang w:eastAsia="zh-CN"/>
        </w:rPr>
        <w:t>1]</w:t>
      </w:r>
      <w:r w:rsidRPr="00632E4C">
        <w:rPr>
          <w:lang w:eastAsia="zh-CN"/>
        </w:rPr>
        <w:tab/>
        <w:t>IETF RFC 3550 (2003): "RTP: A Transport Protocol for Real-Time Applications"</w:t>
      </w:r>
      <w:r w:rsidR="00070066">
        <w:rPr>
          <w:lang w:eastAsia="zh-CN"/>
        </w:rPr>
        <w:t>.</w:t>
      </w:r>
    </w:p>
    <w:p w14:paraId="5EB6B98E" w14:textId="7DE78910" w:rsidR="00632E4C" w:rsidRPr="00632E4C" w:rsidRDefault="00632E4C" w:rsidP="00632E4C">
      <w:pPr>
        <w:keepLines/>
        <w:ind w:left="1702" w:hanging="1418"/>
        <w:rPr>
          <w:lang w:eastAsia="zh-CN"/>
        </w:rPr>
      </w:pPr>
      <w:r w:rsidRPr="00632E4C">
        <w:rPr>
          <w:lang w:eastAsia="zh-CN"/>
        </w:rPr>
        <w:t>[</w:t>
      </w:r>
      <w:r>
        <w:rPr>
          <w:lang w:eastAsia="zh-CN"/>
        </w:rPr>
        <w:t>1</w:t>
      </w:r>
      <w:r w:rsidRPr="00632E4C">
        <w:rPr>
          <w:lang w:eastAsia="zh-CN"/>
        </w:rPr>
        <w:t>2]</w:t>
      </w:r>
      <w:r w:rsidRPr="00632E4C">
        <w:rPr>
          <w:lang w:eastAsia="zh-CN"/>
        </w:rPr>
        <w:tab/>
        <w:t>IETF RFC 4960 (2007): "Stream Control Transmission Protocol"</w:t>
      </w:r>
      <w:r w:rsidR="00070066">
        <w:rPr>
          <w:lang w:eastAsia="zh-CN"/>
        </w:rPr>
        <w:t>.</w:t>
      </w:r>
    </w:p>
    <w:p w14:paraId="22F96ACF" w14:textId="2B187C27" w:rsidR="00632E4C" w:rsidRPr="00632E4C" w:rsidRDefault="00632E4C" w:rsidP="00632E4C">
      <w:pPr>
        <w:keepLines/>
        <w:ind w:left="1702" w:hanging="1418"/>
        <w:rPr>
          <w:lang w:eastAsia="zh-CN"/>
        </w:rPr>
      </w:pPr>
      <w:r w:rsidRPr="00632E4C">
        <w:rPr>
          <w:lang w:eastAsia="zh-CN"/>
        </w:rPr>
        <w:t>[</w:t>
      </w:r>
      <w:r>
        <w:rPr>
          <w:lang w:eastAsia="zh-CN"/>
        </w:rPr>
        <w:t>1</w:t>
      </w:r>
      <w:r w:rsidRPr="00632E4C">
        <w:rPr>
          <w:lang w:eastAsia="zh-CN"/>
        </w:rPr>
        <w:t>3]</w:t>
      </w:r>
      <w:r w:rsidRPr="00632E4C">
        <w:rPr>
          <w:lang w:eastAsia="zh-CN"/>
        </w:rPr>
        <w:tab/>
        <w:t>IETF RFC 8261 (2017): "Datagram Transport Layer Security (DTLS) Encapsulation of SCTP Packets"</w:t>
      </w:r>
      <w:r w:rsidR="00070066">
        <w:rPr>
          <w:lang w:eastAsia="zh-CN"/>
        </w:rPr>
        <w:t>.</w:t>
      </w:r>
    </w:p>
    <w:p w14:paraId="55834218" w14:textId="0B7780E9" w:rsidR="00632E4C" w:rsidRPr="00632E4C" w:rsidRDefault="00632E4C" w:rsidP="00632E4C">
      <w:pPr>
        <w:keepLines/>
        <w:ind w:left="1702" w:hanging="1418"/>
        <w:rPr>
          <w:lang w:eastAsia="zh-CN"/>
        </w:rPr>
      </w:pPr>
      <w:r w:rsidRPr="00632E4C">
        <w:rPr>
          <w:lang w:eastAsia="zh-CN"/>
        </w:rPr>
        <w:t>[</w:t>
      </w:r>
      <w:r>
        <w:rPr>
          <w:lang w:eastAsia="zh-CN"/>
        </w:rPr>
        <w:t>1</w:t>
      </w:r>
      <w:r w:rsidRPr="00632E4C">
        <w:rPr>
          <w:lang w:eastAsia="zh-CN"/>
        </w:rPr>
        <w:t>4]</w:t>
      </w:r>
      <w:r w:rsidRPr="00632E4C">
        <w:rPr>
          <w:lang w:eastAsia="zh-CN"/>
        </w:rPr>
        <w:tab/>
        <w:t>IETF RFC 8831 (2021): "WebRTC Data Channels"</w:t>
      </w:r>
      <w:r w:rsidR="00070066">
        <w:rPr>
          <w:lang w:eastAsia="zh-CN"/>
        </w:rPr>
        <w:t>.</w:t>
      </w:r>
    </w:p>
    <w:p w14:paraId="357F4303" w14:textId="77777777" w:rsidR="00632E4C" w:rsidRPr="00754B5C" w:rsidRDefault="00632E4C" w:rsidP="009F59B5">
      <w:pPr>
        <w:keepLines/>
        <w:ind w:left="1702" w:hanging="1418"/>
        <w:rPr>
          <w:lang w:eastAsia="zh-CN"/>
        </w:rPr>
      </w:pPr>
    </w:p>
    <w:p w14:paraId="24ACB616" w14:textId="77777777" w:rsidR="00080512" w:rsidRPr="004D3578" w:rsidRDefault="00080512">
      <w:pPr>
        <w:pStyle w:val="Heading1"/>
      </w:pPr>
      <w:bookmarkStart w:id="76" w:name="definitions"/>
      <w:bookmarkStart w:id="77" w:name="_Toc163031932"/>
      <w:bookmarkStart w:id="78" w:name="_Toc182322070"/>
      <w:bookmarkStart w:id="79" w:name="_Toc182322133"/>
      <w:bookmarkStart w:id="80" w:name="_Toc182322171"/>
      <w:bookmarkStart w:id="81" w:name="_Toc182322269"/>
      <w:bookmarkStart w:id="82" w:name="_Toc182323088"/>
      <w:bookmarkStart w:id="83" w:name="_Toc182323233"/>
      <w:bookmarkStart w:id="84" w:name="_Toc190891399"/>
      <w:bookmarkStart w:id="85" w:name="_Toc190891542"/>
      <w:bookmarkStart w:id="86" w:name="_Toc190891711"/>
      <w:bookmarkStart w:id="87" w:name="_Toc190891986"/>
      <w:bookmarkStart w:id="88" w:name="_Toc190892822"/>
      <w:bookmarkStart w:id="89" w:name="_Toc190941153"/>
      <w:bookmarkStart w:id="90" w:name="_Toc190952056"/>
      <w:bookmarkEnd w:id="76"/>
      <w:r w:rsidRPr="004D3578">
        <w:lastRenderedPageBreak/>
        <w:t>3</w:t>
      </w:r>
      <w:r w:rsidRPr="004D3578">
        <w:tab/>
        <w:t>Definitions</w:t>
      </w:r>
      <w:r w:rsidR="00602AEA">
        <w:t xml:space="preserve">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CBABCF9" w14:textId="77777777" w:rsidR="00080512" w:rsidRPr="004D3578" w:rsidRDefault="00080512">
      <w:pPr>
        <w:pStyle w:val="Heading2"/>
      </w:pPr>
      <w:bookmarkStart w:id="91" w:name="_Toc163031933"/>
      <w:bookmarkStart w:id="92" w:name="_Toc182322071"/>
      <w:bookmarkStart w:id="93" w:name="_Toc182322134"/>
      <w:bookmarkStart w:id="94" w:name="_Toc182322172"/>
      <w:bookmarkStart w:id="95" w:name="_Toc182322270"/>
      <w:bookmarkStart w:id="96" w:name="_Toc182323089"/>
      <w:bookmarkStart w:id="97" w:name="_Toc182323234"/>
      <w:bookmarkStart w:id="98" w:name="_Toc190891400"/>
      <w:bookmarkStart w:id="99" w:name="_Toc190891543"/>
      <w:bookmarkStart w:id="100" w:name="_Toc190891712"/>
      <w:bookmarkStart w:id="101" w:name="_Toc190891987"/>
      <w:bookmarkStart w:id="102" w:name="_Toc190892823"/>
      <w:bookmarkStart w:id="103" w:name="_Toc190941154"/>
      <w:bookmarkStart w:id="104" w:name="_Toc190952057"/>
      <w:r w:rsidRPr="004D3578">
        <w:t>3.1</w:t>
      </w:r>
      <w:r w:rsidRPr="004D3578">
        <w:tab/>
      </w:r>
      <w:r w:rsidR="002B6339">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w:t>
      </w:r>
      <w:r w:rsidR="00070066">
        <w:rPr>
          <w:lang w:val="en-US"/>
        </w:rPr>
        <w:t xml:space="preserve">endering </w:t>
      </w:r>
      <w:r>
        <w:rPr>
          <w:lang w:val="en-US"/>
        </w:rPr>
        <w:t>capable DCMTSI Client</w:t>
      </w:r>
      <w:r w:rsidR="00070066">
        <w:rPr>
          <w:lang w:val="en-US"/>
        </w:rPr>
        <w:t xml:space="preserve">. </w:t>
      </w:r>
    </w:p>
    <w:p w14:paraId="43BE28B0" w14:textId="6465684E" w:rsidR="009F59B5" w:rsidRDefault="009F59B5" w:rsidP="009F59B5">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05" w:name="_Toc163031934"/>
      <w:bookmarkStart w:id="106" w:name="_Toc182322072"/>
      <w:bookmarkStart w:id="107" w:name="_Toc182322135"/>
      <w:bookmarkStart w:id="108" w:name="_Toc182322173"/>
      <w:bookmarkStart w:id="109" w:name="_Toc182322271"/>
      <w:bookmarkStart w:id="110" w:name="_Toc182323090"/>
      <w:bookmarkStart w:id="111" w:name="_Toc182323235"/>
      <w:bookmarkStart w:id="112" w:name="_Toc190891401"/>
      <w:bookmarkStart w:id="113" w:name="_Toc190891544"/>
      <w:bookmarkStart w:id="114" w:name="_Toc190891713"/>
      <w:bookmarkStart w:id="115" w:name="_Toc190891988"/>
      <w:bookmarkStart w:id="116" w:name="_Toc190892824"/>
      <w:bookmarkStart w:id="117" w:name="_Toc190941155"/>
      <w:bookmarkStart w:id="118" w:name="_Toc190952058"/>
      <w:r w:rsidRPr="004D3578">
        <w:t>3.2</w:t>
      </w:r>
      <w:r w:rsidRPr="004D3578">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19" w:name="_Toc129708873"/>
      <w:bookmarkStart w:id="120" w:name="_Toc163031935"/>
      <w:bookmarkStart w:id="121" w:name="_Toc182322073"/>
      <w:bookmarkStart w:id="122" w:name="_Toc182322136"/>
      <w:bookmarkStart w:id="123" w:name="_Toc182322174"/>
      <w:bookmarkStart w:id="124" w:name="_Toc182322272"/>
      <w:bookmarkStart w:id="125" w:name="_Toc182323091"/>
      <w:bookmarkStart w:id="126" w:name="_Toc182323236"/>
      <w:bookmarkStart w:id="127" w:name="_Toc190891402"/>
      <w:bookmarkStart w:id="128" w:name="_Toc190891545"/>
      <w:bookmarkStart w:id="129" w:name="_Toc190891714"/>
      <w:bookmarkStart w:id="130" w:name="_Toc190891989"/>
      <w:bookmarkStart w:id="131" w:name="_Toc190892825"/>
      <w:bookmarkStart w:id="132" w:name="_Toc190941156"/>
      <w:bookmarkStart w:id="133" w:name="_Toc190952059"/>
      <w:r w:rsidRPr="004D3578">
        <w:t>3.3</w:t>
      </w:r>
      <w:r w:rsidRPr="004D3578">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2E76462" w14:textId="36BD2FDA" w:rsidR="002B3857" w:rsidRDefault="002B3857" w:rsidP="00AD2FA6">
      <w:pPr>
        <w:pStyle w:val="EW"/>
      </w:pPr>
      <w:r>
        <w:t>AR</w:t>
      </w:r>
      <w:r>
        <w:tab/>
      </w:r>
      <w:r w:rsidRPr="006B1285">
        <w:t xml:space="preserve">Augmented </w:t>
      </w:r>
      <w:r>
        <w:t>R</w:t>
      </w:r>
      <w:r w:rsidRPr="006B1285">
        <w:t>eality</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6F4FA02B" w14:textId="17546146" w:rsidR="00B10479" w:rsidRDefault="00B10479" w:rsidP="00AD2FA6">
      <w:pPr>
        <w:pStyle w:val="EW"/>
      </w:pPr>
      <w:r>
        <w:t>QoE</w:t>
      </w:r>
      <w:r>
        <w:tab/>
        <w:t xml:space="preserve">Quality of Experience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6947AA7C" w:rsidR="00075F85" w:rsidRPr="00754B5C" w:rsidRDefault="00075F85" w:rsidP="00754B5C">
      <w:pPr>
        <w:pStyle w:val="Heading1"/>
      </w:pPr>
      <w:bookmarkStart w:id="134" w:name="clause4"/>
      <w:bookmarkStart w:id="135" w:name="_Toc163031936"/>
      <w:bookmarkStart w:id="136" w:name="_Toc182322074"/>
      <w:bookmarkStart w:id="137" w:name="_Toc182322137"/>
      <w:bookmarkStart w:id="138" w:name="_Toc182322175"/>
      <w:bookmarkStart w:id="139" w:name="_Toc182322273"/>
      <w:bookmarkStart w:id="140" w:name="_Toc182323092"/>
      <w:bookmarkStart w:id="141" w:name="_Toc182323237"/>
      <w:bookmarkStart w:id="142" w:name="_Toc190891403"/>
      <w:bookmarkStart w:id="143" w:name="_Toc190891546"/>
      <w:bookmarkStart w:id="144" w:name="_Toc190891715"/>
      <w:bookmarkStart w:id="145" w:name="_Toc190891990"/>
      <w:bookmarkStart w:id="146" w:name="_Toc190892826"/>
      <w:bookmarkStart w:id="147" w:name="_Toc190941157"/>
      <w:bookmarkStart w:id="148" w:name="_Toc190952060"/>
      <w:bookmarkStart w:id="149" w:name="_Toc129708874"/>
      <w:bookmarkEnd w:id="134"/>
      <w:r w:rsidRPr="00754B5C">
        <w:t>4</w:t>
      </w:r>
      <w:r w:rsidRPr="00754B5C">
        <w:tab/>
      </w:r>
      <w:r w:rsidR="004D2F4B" w:rsidRPr="00754B5C">
        <w:t>System description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004D2F4B" w:rsidRPr="00754B5C">
        <w:t xml:space="preserve"> </w:t>
      </w:r>
      <w:r w:rsidRPr="00754B5C">
        <w:t xml:space="preserve"> </w:t>
      </w:r>
    </w:p>
    <w:p w14:paraId="01E11841" w14:textId="245CB835" w:rsidR="00387E5E" w:rsidRPr="004D3578" w:rsidRDefault="00387E5E" w:rsidP="00387E5E">
      <w:pPr>
        <w:pStyle w:val="Guidance"/>
      </w:pPr>
    </w:p>
    <w:p w14:paraId="4AB9F834" w14:textId="77777777" w:rsidR="00075F85" w:rsidRPr="00754B5C" w:rsidRDefault="00075F85" w:rsidP="00754B5C">
      <w:pPr>
        <w:pStyle w:val="Heading2"/>
      </w:pPr>
      <w:bookmarkStart w:id="150" w:name="_Toc163031937"/>
      <w:bookmarkStart w:id="151" w:name="_Toc182322075"/>
      <w:bookmarkStart w:id="152" w:name="_Toc182322138"/>
      <w:bookmarkStart w:id="153" w:name="_Toc182322176"/>
      <w:bookmarkStart w:id="154" w:name="_Toc182322274"/>
      <w:bookmarkStart w:id="155" w:name="_Toc182323093"/>
      <w:bookmarkStart w:id="156" w:name="_Toc182323238"/>
      <w:bookmarkStart w:id="157" w:name="_Toc190891404"/>
      <w:bookmarkStart w:id="158" w:name="_Toc190891547"/>
      <w:bookmarkStart w:id="159" w:name="_Toc190891716"/>
      <w:bookmarkStart w:id="160" w:name="_Toc190891991"/>
      <w:bookmarkStart w:id="161" w:name="_Toc190892827"/>
      <w:bookmarkStart w:id="162" w:name="_Toc190941158"/>
      <w:bookmarkStart w:id="163" w:name="_Toc190952061"/>
      <w:r w:rsidRPr="00754B5C">
        <w:t>4.1</w:t>
      </w:r>
      <w:r w:rsidRPr="00754B5C">
        <w:tab/>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754B5C">
        <w:t xml:space="preserve"> </w:t>
      </w:r>
    </w:p>
    <w:p w14:paraId="4ABE0E09" w14:textId="30EF3F8A" w:rsidR="00A26FE3" w:rsidRPr="006B1285" w:rsidRDefault="00A26FE3" w:rsidP="00A26FE3">
      <w:pPr>
        <w:pStyle w:val="EX"/>
        <w:ind w:left="0" w:firstLine="0"/>
      </w:pPr>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88.9pt;height:294.9pt;mso-width-percent:0;mso-height-percent:0;mso-width-percent:0;mso-height-percent:0" o:ole="">
            <v:imagedata r:id="rId17" o:title=""/>
          </v:shape>
          <o:OLEObject Type="Embed" ProgID="Visio.Drawing.11" ShapeID="_x0000_i1027" DrawAspect="Content" ObjectID="_1801569167" r:id="rId18"/>
        </w:object>
      </w:r>
    </w:p>
    <w:p w14:paraId="7E2F13C3" w14:textId="77777777" w:rsidR="00A26FE3" w:rsidRPr="00754B5C" w:rsidRDefault="00A26FE3" w:rsidP="00754B5C">
      <w:pPr>
        <w:pStyle w:val="TF"/>
      </w:pPr>
      <w:r w:rsidRPr="00754B5C">
        <w:t>Figure 4.1.1: Architecture of IMS supporting DC usage with MF</w:t>
      </w:r>
    </w:p>
    <w:p w14:paraId="6F160C1C" w14:textId="656566A0" w:rsidR="00A26FE3" w:rsidRPr="004A360C" w:rsidRDefault="00A26FE3" w:rsidP="00A26FE3">
      <w:pPr>
        <w:pStyle w:val="EX"/>
        <w:ind w:left="0" w:firstLine="0"/>
        <w:rPr>
          <w:i/>
          <w:iCs/>
        </w:rPr>
      </w:pPr>
      <w:r w:rsidRPr="00D27A47">
        <w:rPr>
          <w:i/>
          <w:iCs/>
        </w:rPr>
        <w:t xml:space="preserve">Editor’s note: above content will be updated to align with TS 23.228 </w:t>
      </w:r>
      <w:r w:rsidR="002B3857">
        <w:rPr>
          <w:i/>
          <w:iCs/>
        </w:rPr>
        <w:t>regarding</w:t>
      </w:r>
      <w:r w:rsidRPr="00D27A47">
        <w:rPr>
          <w:i/>
          <w:iCs/>
        </w:rPr>
        <w:t xml:space="preserve"> SA2 R19 IMS</w:t>
      </w:r>
      <w:r w:rsidR="002B3857">
        <w:rPr>
          <w:i/>
          <w:iCs/>
        </w:rPr>
        <w:t xml:space="preserve"> and</w:t>
      </w:r>
      <w:r w:rsidRPr="00D27A47">
        <w:rPr>
          <w:i/>
          <w:iCs/>
        </w:rPr>
        <w:t xml:space="preserve"> </w:t>
      </w:r>
      <w:r w:rsidR="002B3857" w:rsidRPr="002B3857">
        <w:rPr>
          <w:i/>
          <w:iCs/>
        </w:rPr>
        <w:t xml:space="preserve">NG_RTC </w:t>
      </w:r>
      <w:r w:rsidRPr="00D27A47">
        <w:rPr>
          <w:i/>
          <w:iCs/>
        </w:rPr>
        <w:t>related work.</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E1EEBA0" w:rsidR="00A26FE3" w:rsidRDefault="00A26FE3" w:rsidP="00A26FE3">
      <w:pPr>
        <w:pStyle w:val="TH"/>
      </w:pPr>
    </w:p>
    <w:p w14:paraId="2E69F73C" w14:textId="7BA2EADC" w:rsidR="00C961E5" w:rsidRPr="006B1285" w:rsidRDefault="00233415" w:rsidP="00A26FE3">
      <w:pPr>
        <w:pStyle w:val="TH"/>
      </w:pPr>
      <w:r>
        <w:rPr>
          <w:noProof/>
        </w:rPr>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lastRenderedPageBreak/>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A26FE3">
      <w:pPr>
        <w:pStyle w:val="EX"/>
        <w:ind w:left="0" w:firstLine="0"/>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A26FE3">
      <w:pPr>
        <w:pStyle w:val="EX"/>
        <w:ind w:left="0" w:firstLine="0"/>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164" w:name="_Toc163031938"/>
      <w:bookmarkStart w:id="165" w:name="_Toc182322076"/>
      <w:bookmarkStart w:id="166" w:name="_Toc182322139"/>
      <w:bookmarkStart w:id="167" w:name="_Toc182322177"/>
      <w:bookmarkStart w:id="168" w:name="_Toc182322275"/>
      <w:bookmarkStart w:id="169" w:name="_Toc182323094"/>
      <w:bookmarkStart w:id="170" w:name="_Toc182323239"/>
      <w:bookmarkStart w:id="171" w:name="_Toc190891405"/>
      <w:bookmarkStart w:id="172" w:name="_Toc190891548"/>
      <w:bookmarkStart w:id="173" w:name="_Toc190891717"/>
      <w:bookmarkStart w:id="174" w:name="_Toc190891992"/>
      <w:bookmarkStart w:id="175" w:name="_Toc190892828"/>
      <w:bookmarkStart w:id="176" w:name="_Toc190941159"/>
      <w:bookmarkStart w:id="177" w:name="_Toc190952062"/>
      <w:r w:rsidRPr="00754B5C">
        <w:t>4.2</w:t>
      </w:r>
      <w:r w:rsidRPr="00754B5C">
        <w:tab/>
        <w:t xml:space="preserve">Reference </w:t>
      </w:r>
      <w:r>
        <w:t>Architecture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t xml:space="preserv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754B5C">
      <w:pPr>
        <w:spacing w:after="0"/>
        <w:jc w:val="center"/>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178"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179" w:name="MCCQCTEMPBM_00000104"/>
      <w:bookmarkEnd w:id="178"/>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179"/>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5AA6C02C" w:rsidR="00CC7516" w:rsidRDefault="00A26FE3" w:rsidP="00CC7516">
      <w:pPr>
        <w:pStyle w:val="EX"/>
        <w:ind w:left="0" w:firstLine="0"/>
        <w:rPr>
          <w:i/>
          <w:iCs/>
        </w:rPr>
      </w:pPr>
      <w:r w:rsidRPr="00D27A47">
        <w:rPr>
          <w:i/>
          <w:iCs/>
        </w:rPr>
        <w:t xml:space="preserve">Editor’s note: </w:t>
      </w:r>
      <w:r w:rsidR="00CC7516" w:rsidRPr="00D27A47">
        <w:rPr>
          <w:i/>
          <w:iCs/>
        </w:rPr>
        <w:t xml:space="preserve">the definition of </w:t>
      </w:r>
      <w:r w:rsidR="00CC7516" w:rsidRPr="00D27A47">
        <w:rPr>
          <w:i/>
          <w:iCs/>
          <w:lang w:val="en-US"/>
        </w:rPr>
        <w:t>SR-DCMTSI Client will be revisited (legacy device or new device) according to the detailed functions defined in this specification</w:t>
      </w:r>
      <w:r w:rsidR="00CC7516" w:rsidRPr="00872B3E">
        <w:rPr>
          <w:i/>
          <w:iCs/>
          <w:lang w:val="en-US"/>
        </w:rPr>
        <w:t>.</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754B5C" w:rsidRDefault="00075F85" w:rsidP="00754B5C">
      <w:pPr>
        <w:pStyle w:val="Heading2"/>
      </w:pPr>
      <w:bookmarkStart w:id="180" w:name="_Toc163031939"/>
      <w:bookmarkStart w:id="181" w:name="_Toc182322077"/>
      <w:bookmarkStart w:id="182" w:name="_Toc182322140"/>
      <w:bookmarkStart w:id="183" w:name="_Toc182322178"/>
      <w:bookmarkStart w:id="184" w:name="_Toc182322276"/>
      <w:bookmarkStart w:id="185" w:name="_Toc182323095"/>
      <w:bookmarkStart w:id="186" w:name="_Toc182323240"/>
      <w:bookmarkStart w:id="187" w:name="_Toc190891406"/>
      <w:bookmarkStart w:id="188" w:name="_Toc190891549"/>
      <w:bookmarkStart w:id="189" w:name="_Toc190891718"/>
      <w:bookmarkStart w:id="190" w:name="_Toc190891993"/>
      <w:bookmarkStart w:id="191" w:name="_Toc190892829"/>
      <w:bookmarkStart w:id="192" w:name="_Toc190941160"/>
      <w:bookmarkStart w:id="193" w:name="_Toc190952063"/>
      <w:r w:rsidRPr="00754B5C">
        <w:lastRenderedPageBreak/>
        <w:t>4.3</w:t>
      </w:r>
      <w:r w:rsidRPr="00754B5C">
        <w:tab/>
      </w:r>
      <w:bookmarkEnd w:id="180"/>
      <w:r w:rsidR="00CC7516" w:rsidRPr="00754B5C">
        <w:t>Reference Points</w:t>
      </w:r>
      <w:bookmarkEnd w:id="181"/>
      <w:bookmarkEnd w:id="182"/>
      <w:bookmarkEnd w:id="183"/>
      <w:bookmarkEnd w:id="184"/>
      <w:bookmarkEnd w:id="185"/>
      <w:bookmarkEnd w:id="186"/>
      <w:bookmarkEnd w:id="187"/>
      <w:bookmarkEnd w:id="188"/>
      <w:bookmarkEnd w:id="189"/>
      <w:bookmarkEnd w:id="190"/>
      <w:bookmarkEnd w:id="191"/>
      <w:bookmarkEnd w:id="192"/>
      <w:bookmarkEnd w:id="193"/>
      <w:r w:rsidRPr="00754B5C">
        <w:t xml:space="preserve"> </w:t>
      </w:r>
    </w:p>
    <w:p w14:paraId="30907B93" w14:textId="548483E7" w:rsidR="00CC7516" w:rsidRPr="009C43DD" w:rsidRDefault="00CC7516" w:rsidP="009C43DD">
      <w:pPr>
        <w:pStyle w:val="EX"/>
        <w:ind w:left="0" w:firstLine="0"/>
        <w:rPr>
          <w:i/>
          <w:iCs/>
        </w:rPr>
      </w:pPr>
      <w:r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AC51B1E"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71CC9D" w14:textId="77777777" w:rsidR="00CC7516" w:rsidRPr="005A1635" w:rsidRDefault="00CC7516" w:rsidP="00CC7516">
      <w:pPr>
        <w:rPr>
          <w:lang w:val="en-US"/>
        </w:rPr>
      </w:pPr>
    </w:p>
    <w:p w14:paraId="7AC3AF73" w14:textId="76AE44CE" w:rsidR="00CC7516" w:rsidRPr="002B3857" w:rsidRDefault="00754B5C" w:rsidP="00743FC1">
      <w:pPr>
        <w:pStyle w:val="NO"/>
      </w:pPr>
      <w:r w:rsidRPr="002B3857">
        <w:t>NOTE</w:t>
      </w:r>
      <w:r w:rsidR="00CC7516" w:rsidRPr="002B3857">
        <w:t xml:space="preserv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16929D3B" w:rsidR="004D2F4B" w:rsidRPr="00754B5C" w:rsidRDefault="004D2F4B" w:rsidP="00754B5C">
      <w:pPr>
        <w:pStyle w:val="Heading2"/>
      </w:pPr>
      <w:bookmarkStart w:id="194" w:name="_Toc163031940"/>
      <w:bookmarkStart w:id="195" w:name="_Toc182322078"/>
      <w:bookmarkStart w:id="196" w:name="_Toc182322141"/>
      <w:bookmarkStart w:id="197" w:name="_Toc182322179"/>
      <w:bookmarkStart w:id="198" w:name="_Toc182322277"/>
      <w:bookmarkStart w:id="199" w:name="_Toc182323096"/>
      <w:bookmarkStart w:id="200" w:name="_Toc182323241"/>
      <w:bookmarkStart w:id="201" w:name="_Toc190891407"/>
      <w:bookmarkStart w:id="202" w:name="_Toc190891550"/>
      <w:bookmarkStart w:id="203" w:name="_Toc190891719"/>
      <w:bookmarkStart w:id="204" w:name="_Toc190891994"/>
      <w:bookmarkStart w:id="205" w:name="_Toc190892830"/>
      <w:bookmarkStart w:id="206" w:name="_Toc190941161"/>
      <w:bookmarkStart w:id="207" w:name="_Toc190952064"/>
      <w:r w:rsidRPr="00754B5C">
        <w:t>4.4</w:t>
      </w:r>
      <w:r w:rsidR="00F237DD">
        <w:tab/>
      </w:r>
      <w:r w:rsidRPr="00754B5C">
        <w:t xml:space="preserve">Split Rendering </w:t>
      </w:r>
      <w:r w:rsidR="00A55A94" w:rsidRPr="00754B5C">
        <w:t xml:space="preserve">DCMTSI </w:t>
      </w:r>
      <w:r w:rsidRPr="00754B5C">
        <w:t>Client</w:t>
      </w:r>
      <w:bookmarkEnd w:id="194"/>
      <w:r w:rsidR="00A55A94" w:rsidRPr="00754B5C">
        <w:t xml:space="preserve"> (SR-DCMTSI)</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7777777" w:rsidR="007D1CBB" w:rsidRPr="00E44B36" w:rsidRDefault="007D1CBB" w:rsidP="007D1CBB">
      <w:pPr>
        <w:pStyle w:val="B1"/>
      </w:pPr>
      <w:r w:rsidRPr="00E44B36">
        <w:t>-</w:t>
      </w:r>
      <w:r w:rsidRPr="00E44B36">
        <w:tab/>
        <w:t>Initiate a request of split rendering session establishment,</w:t>
      </w:r>
    </w:p>
    <w:p w14:paraId="4301B5BF" w14:textId="77777777" w:rsidR="007D1CBB" w:rsidRPr="00E44B36" w:rsidRDefault="007D1CBB" w:rsidP="007D1CBB">
      <w:pPr>
        <w:pStyle w:val="B1"/>
      </w:pPr>
      <w:r w:rsidRPr="00E44B36">
        <w:t>-</w:t>
      </w:r>
      <w:r w:rsidRPr="00E44B36">
        <w:tab/>
        <w:t xml:space="preserve">Establish split rendering session, including signalling with DCSF via IMS AS to set up the data channel, and MF and DC AS to set up the split rendering, </w:t>
      </w:r>
    </w:p>
    <w:p w14:paraId="33A63476" w14:textId="77777777" w:rsidR="007D1CBB" w:rsidRPr="00E44B36" w:rsidRDefault="007D1CBB" w:rsidP="007D1CBB">
      <w:pPr>
        <w:pStyle w:val="B1"/>
      </w:pPr>
      <w:r w:rsidRPr="00E44B36">
        <w:t>-</w:t>
      </w:r>
      <w:r w:rsidRPr="00E44B36">
        <w:tab/>
        <w:t xml:space="preserve">Operate the rendering loop on the UE, </w:t>
      </w:r>
    </w:p>
    <w:p w14:paraId="0A3755B5" w14:textId="77777777" w:rsidR="007D1CBB" w:rsidRPr="00E44B36" w:rsidRDefault="007D1CBB" w:rsidP="007D1CBB">
      <w:pPr>
        <w:pStyle w:val="B1"/>
      </w:pPr>
      <w:r w:rsidRPr="00E44B36">
        <w:t>-</w:t>
      </w:r>
      <w:r w:rsidRPr="00E44B36">
        <w:tab/>
        <w:t>Update the rendering loop according to the network parameters and media capabilities with IMS functionalities,</w:t>
      </w:r>
    </w:p>
    <w:p w14:paraId="07DFB522" w14:textId="77777777" w:rsidR="007D1CBB" w:rsidRPr="00E44B36" w:rsidRDefault="007D1CBB" w:rsidP="007D1CBB">
      <w:pPr>
        <w:pStyle w:val="B1"/>
      </w:pPr>
      <w:r w:rsidRPr="00E44B36">
        <w:t>-</w:t>
      </w:r>
      <w:r w:rsidRPr="00E44B36">
        <w:tab/>
        <w:t xml:space="preserve">Stop the split rendering session or switch from a split rendering session to a local rendering session. </w:t>
      </w:r>
    </w:p>
    <w:p w14:paraId="7F67CDD4" w14:textId="77777777" w:rsidR="00A55A94" w:rsidRPr="009C43DD" w:rsidRDefault="00A55A94" w:rsidP="002010AC">
      <w:pPr>
        <w:pStyle w:val="EX"/>
        <w:ind w:left="0" w:firstLine="0"/>
        <w:rPr>
          <w:i/>
          <w:iCs/>
          <w:lang w:val="en-US"/>
        </w:rPr>
      </w:pPr>
    </w:p>
    <w:p w14:paraId="32EEA505" w14:textId="21F8F044" w:rsidR="004D2F4B" w:rsidRPr="00F237DD" w:rsidRDefault="004D2F4B" w:rsidP="00F237DD">
      <w:pPr>
        <w:pStyle w:val="Heading2"/>
      </w:pPr>
      <w:bookmarkStart w:id="208" w:name="_Toc163031941"/>
      <w:bookmarkStart w:id="209" w:name="_Toc182322079"/>
      <w:bookmarkStart w:id="210" w:name="_Toc182322142"/>
      <w:bookmarkStart w:id="211" w:name="_Toc182322180"/>
      <w:bookmarkStart w:id="212" w:name="_Toc182322278"/>
      <w:bookmarkStart w:id="213" w:name="_Toc182323097"/>
      <w:bookmarkStart w:id="214" w:name="_Toc182323242"/>
      <w:bookmarkStart w:id="215" w:name="_Toc190891408"/>
      <w:bookmarkStart w:id="216" w:name="_Toc190891551"/>
      <w:bookmarkStart w:id="217" w:name="_Toc190891720"/>
      <w:bookmarkStart w:id="218" w:name="_Toc190891995"/>
      <w:bookmarkStart w:id="219" w:name="_Toc190892831"/>
      <w:bookmarkStart w:id="220" w:name="_Toc190941162"/>
      <w:bookmarkStart w:id="221" w:name="_Toc190952065"/>
      <w:r w:rsidRPr="00F237DD">
        <w:lastRenderedPageBreak/>
        <w:t>4.5</w:t>
      </w:r>
      <w:r w:rsidR="00F237DD" w:rsidRPr="00F237DD">
        <w:tab/>
      </w:r>
      <w:bookmarkEnd w:id="208"/>
      <w:r w:rsidR="00A55A94" w:rsidRPr="00F237DD">
        <w:t>Media Function (MF)</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77777777" w:rsidR="007D1CBB" w:rsidRPr="007D1CBB" w:rsidRDefault="007D1CBB" w:rsidP="007D1CBB">
      <w:pPr>
        <w:numPr>
          <w:ilvl w:val="0"/>
          <w:numId w:val="20"/>
        </w:numPr>
      </w:pPr>
      <w:r w:rsidRPr="007D1CBB">
        <w:t xml:space="preserve">Negotiate and interact with </w:t>
      </w:r>
      <w:r w:rsidRPr="007D1CBB">
        <w:rPr>
          <w:lang w:val="en-US"/>
        </w:rPr>
        <w:t>SR-DCMTSI Client</w:t>
      </w:r>
      <w:r w:rsidRPr="007D1CBB">
        <w:t xml:space="preserve"> (via IMS AS) and DC AS to establish the split rendering session,  </w:t>
      </w:r>
    </w:p>
    <w:p w14:paraId="596BD8C2" w14:textId="77777777" w:rsidR="007D1CBB" w:rsidRPr="007D1CBB" w:rsidRDefault="007D1CBB" w:rsidP="007D1CBB">
      <w:pPr>
        <w:numPr>
          <w:ilvl w:val="0"/>
          <w:numId w:val="20"/>
        </w:numPr>
      </w:pPr>
      <w:r w:rsidRPr="007D1CBB">
        <w:t xml:space="preserve">Operate the rendering loop, including, receiving meta-data from the SR-DCMTSI client, rendering frames, and forwarding requests to DC AS based on the split rendering logic, </w:t>
      </w:r>
    </w:p>
    <w:p w14:paraId="196770C2" w14:textId="77777777" w:rsidR="007D1CBB" w:rsidRPr="007D1CBB" w:rsidRDefault="007D1CBB" w:rsidP="007D1CBB">
      <w:pPr>
        <w:numPr>
          <w:ilvl w:val="0"/>
          <w:numId w:val="20"/>
        </w:numPr>
      </w:pPr>
      <w:r w:rsidRPr="007D1CBB">
        <w:t xml:space="preserve">Expose its capabilities, capacity and media processing and rendering capabilities to the DC AS, </w:t>
      </w:r>
    </w:p>
    <w:p w14:paraId="7C317BFE" w14:textId="77777777" w:rsidR="007D1CBB" w:rsidRPr="007C4925" w:rsidRDefault="007D1CBB">
      <w:pPr>
        <w:numPr>
          <w:ilvl w:val="0"/>
          <w:numId w:val="20"/>
        </w:numPr>
        <w:rPr>
          <w:lang w:val="en-US"/>
        </w:rPr>
      </w:pPr>
      <w:r w:rsidRPr="007D1CBB">
        <w:t xml:space="preserve">Update the rendering loop according to the split rendering logic and requests from UE. If supported, the update can be based on the network parameters and interactions with other IMS functionalities, </w:t>
      </w:r>
    </w:p>
    <w:p w14:paraId="7BB3E2C7" w14:textId="3ECD010D" w:rsidR="00632E4C" w:rsidRPr="00632E4C" w:rsidRDefault="007D1CBB" w:rsidP="00632E4C">
      <w:pPr>
        <w:numPr>
          <w:ilvl w:val="0"/>
          <w:numId w:val="20"/>
        </w:numPr>
        <w:rPr>
          <w:lang w:val="en-US"/>
        </w:rPr>
      </w:pPr>
      <w:r w:rsidRPr="007D1CBB">
        <w:t>Stop/Pause/Resume the split rendering session according to the requests from UE.</w:t>
      </w:r>
    </w:p>
    <w:p w14:paraId="6ADD23E6" w14:textId="41853C18" w:rsidR="00632E4C" w:rsidRPr="0066448A" w:rsidRDefault="00754B5C" w:rsidP="0066448A">
      <w:pPr>
        <w:pStyle w:val="Heading3"/>
      </w:pPr>
      <w:bookmarkStart w:id="222" w:name="_Toc190891409"/>
      <w:bookmarkStart w:id="223" w:name="_Toc190891552"/>
      <w:bookmarkStart w:id="224" w:name="_Toc190891721"/>
      <w:bookmarkStart w:id="225" w:name="_Toc190891996"/>
      <w:bookmarkStart w:id="226" w:name="_Toc190892832"/>
      <w:bookmarkStart w:id="227" w:name="_Toc190941163"/>
      <w:bookmarkStart w:id="228" w:name="_Toc190952066"/>
      <w:bookmarkStart w:id="229" w:name="_Toc183108472"/>
      <w:bookmarkStart w:id="230" w:name="_Hlk61529092"/>
      <w:r w:rsidRPr="0066448A">
        <w:t>4.5.1</w:t>
      </w:r>
      <w:r w:rsidR="0066448A">
        <w:tab/>
      </w:r>
      <w:r w:rsidR="00632E4C" w:rsidRPr="0066448A">
        <w:t>Media Function (MF) Capabilities</w:t>
      </w:r>
      <w:bookmarkEnd w:id="222"/>
      <w:bookmarkEnd w:id="223"/>
      <w:bookmarkEnd w:id="224"/>
      <w:bookmarkEnd w:id="225"/>
      <w:bookmarkEnd w:id="226"/>
      <w:bookmarkEnd w:id="227"/>
      <w:bookmarkEnd w:id="228"/>
      <w:r w:rsidR="00632E4C" w:rsidRPr="0066448A">
        <w:t> </w:t>
      </w:r>
    </w:p>
    <w:p w14:paraId="40B71056" w14:textId="77777777" w:rsidR="00632E4C" w:rsidRDefault="00632E4C" w:rsidP="00754B5C">
      <w:pPr>
        <w:pStyle w:val="paragraph"/>
        <w:spacing w:before="0" w:beforeAutospacing="0" w:after="180" w:afterAutospacing="0"/>
        <w:textAlignment w:val="baseline"/>
        <w:rPr>
          <w:rStyle w:val="eop"/>
          <w:color w:val="000000"/>
          <w:sz w:val="20"/>
          <w:szCs w:val="20"/>
        </w:rPr>
      </w:pPr>
      <w:r>
        <w:rPr>
          <w:rStyle w:val="normaltextrun"/>
          <w:i/>
          <w:iCs/>
          <w:color w:val="000000"/>
          <w:sz w:val="20"/>
          <w:szCs w:val="20"/>
          <w:lang w:val="en-GB"/>
        </w:rPr>
        <w:t>Editor’s note:  Additional details of MF Capabilities are FFS.</w:t>
      </w:r>
      <w:r>
        <w:rPr>
          <w:rStyle w:val="eop"/>
          <w:color w:val="000000"/>
          <w:sz w:val="20"/>
          <w:szCs w:val="20"/>
        </w:rPr>
        <w:t> </w:t>
      </w:r>
      <w:bookmarkEnd w:id="229"/>
    </w:p>
    <w:p w14:paraId="49FA8EBB" w14:textId="5FBE2E86" w:rsidR="00632E4C" w:rsidRDefault="00632E4C" w:rsidP="00754B5C">
      <w:pPr>
        <w:pStyle w:val="paragraph"/>
        <w:spacing w:before="0" w:beforeAutospacing="0" w:after="180" w:afterAutospacing="0"/>
        <w:textAlignment w:val="baseline"/>
        <w:rPr>
          <w:rStyle w:val="eop"/>
          <w:color w:val="000000"/>
          <w:sz w:val="20"/>
          <w:szCs w:val="20"/>
        </w:rPr>
      </w:pPr>
      <w:r>
        <w:rPr>
          <w:rStyle w:val="eop"/>
          <w:color w:val="000000" w:themeColor="text1"/>
          <w:sz w:val="20"/>
          <w:szCs w:val="20"/>
        </w:rPr>
        <w:t xml:space="preserve">[In this section the capabilities required for an MF to support split rendering are specified as SR service profiles. To support split rendering specified in this specification, an MF shall support at least </w:t>
      </w:r>
      <w:r w:rsidRPr="0071268D">
        <w:rPr>
          <w:rStyle w:val="eop"/>
          <w:color w:val="000000" w:themeColor="text1"/>
          <w:sz w:val="20"/>
          <w:szCs w:val="20"/>
          <w:highlight w:val="yellow"/>
        </w:rPr>
        <w:t>X</w:t>
      </w:r>
      <w:r>
        <w:rPr>
          <w:rStyle w:val="eop"/>
          <w:color w:val="000000" w:themeColor="text1"/>
          <w:sz w:val="20"/>
          <w:szCs w:val="20"/>
        </w:rPr>
        <w:t xml:space="preserve"> SR service profile, defined in clause </w:t>
      </w:r>
      <w:r w:rsidR="005556D4" w:rsidRPr="0071268D">
        <w:rPr>
          <w:rStyle w:val="eop"/>
          <w:color w:val="000000" w:themeColor="text1"/>
          <w:sz w:val="20"/>
          <w:szCs w:val="20"/>
          <w:highlight w:val="yellow"/>
        </w:rPr>
        <w:t>4</w:t>
      </w:r>
      <w:r w:rsidRPr="0071268D">
        <w:rPr>
          <w:rStyle w:val="eop"/>
          <w:color w:val="000000" w:themeColor="text1"/>
          <w:sz w:val="20"/>
          <w:szCs w:val="20"/>
          <w:highlight w:val="yellow"/>
        </w:rPr>
        <w:t>.</w:t>
      </w:r>
      <w:r w:rsidR="005556D4" w:rsidRPr="0071268D">
        <w:rPr>
          <w:rStyle w:val="eop"/>
          <w:color w:val="000000" w:themeColor="text1"/>
          <w:sz w:val="20"/>
          <w:szCs w:val="20"/>
          <w:highlight w:val="yellow"/>
        </w:rPr>
        <w:t>5</w:t>
      </w:r>
      <w:r w:rsidRPr="0071268D">
        <w:rPr>
          <w:rStyle w:val="eop"/>
          <w:color w:val="000000" w:themeColor="text1"/>
          <w:sz w:val="20"/>
          <w:szCs w:val="20"/>
          <w:highlight w:val="yellow"/>
        </w:rPr>
        <w:t>.X.X</w:t>
      </w:r>
      <w:r>
        <w:rPr>
          <w:rStyle w:val="eop"/>
          <w:color w:val="000000" w:themeColor="text1"/>
          <w:sz w:val="20"/>
          <w:szCs w:val="20"/>
        </w:rPr>
        <w:t>, and may support other SR service profiles for minimum interoperability.</w:t>
      </w:r>
    </w:p>
    <w:p w14:paraId="2C426D75" w14:textId="643FEDBD" w:rsidR="00632E4C" w:rsidRPr="0066448A" w:rsidRDefault="00754B5C" w:rsidP="0066448A">
      <w:pPr>
        <w:pStyle w:val="Heading4"/>
      </w:pPr>
      <w:bookmarkStart w:id="231" w:name="_Toc183108495"/>
      <w:bookmarkStart w:id="232" w:name="_Toc190891410"/>
      <w:bookmarkStart w:id="233" w:name="_Toc190891553"/>
      <w:bookmarkStart w:id="234" w:name="_Toc190891722"/>
      <w:bookmarkStart w:id="235" w:name="_Toc190891997"/>
      <w:bookmarkStart w:id="236" w:name="_Toc190892833"/>
      <w:bookmarkStart w:id="237" w:name="_Toc190941164"/>
      <w:bookmarkStart w:id="238" w:name="_Toc190952067"/>
      <w:r w:rsidRPr="0066448A">
        <w:t>4.5.1.1</w:t>
      </w:r>
      <w:r w:rsidR="0066448A">
        <w:tab/>
      </w:r>
      <w:r w:rsidR="00632E4C" w:rsidRPr="0066448A">
        <w:t xml:space="preserve">MF </w:t>
      </w:r>
      <w:bookmarkEnd w:id="231"/>
      <w:r w:rsidR="00632E4C" w:rsidRPr="0066448A">
        <w:t>Service Profiles</w:t>
      </w:r>
      <w:bookmarkEnd w:id="232"/>
      <w:bookmarkEnd w:id="233"/>
      <w:bookmarkEnd w:id="234"/>
      <w:bookmarkEnd w:id="235"/>
      <w:bookmarkEnd w:id="236"/>
      <w:bookmarkEnd w:id="237"/>
      <w:bookmarkEnd w:id="238"/>
      <w:r w:rsidR="00632E4C" w:rsidRPr="0066448A">
        <w:t xml:space="preserve"> </w:t>
      </w:r>
    </w:p>
    <w:p w14:paraId="43A3F5A7" w14:textId="70C52A35" w:rsidR="00632E4C" w:rsidRDefault="00632E4C" w:rsidP="00754B5C">
      <w:pPr>
        <w:pStyle w:val="paragraph"/>
        <w:spacing w:before="0" w:beforeAutospacing="0" w:after="180" w:afterAutospacing="0"/>
        <w:textAlignment w:val="baseline"/>
        <w:rPr>
          <w:rStyle w:val="eop"/>
          <w:sz w:val="20"/>
          <w:szCs w:val="20"/>
        </w:rPr>
      </w:pPr>
      <w:r>
        <w:rPr>
          <w:rStyle w:val="normaltextrun"/>
          <w:i/>
          <w:iCs/>
          <w:color w:val="000000"/>
          <w:sz w:val="20"/>
          <w:szCs w:val="20"/>
          <w:lang w:val="en-GB"/>
        </w:rPr>
        <w:t>Editor’s note:  details of MF service profiles are FFS.</w:t>
      </w:r>
      <w:r>
        <w:rPr>
          <w:rStyle w:val="eop"/>
          <w:color w:val="000000"/>
          <w:sz w:val="20"/>
          <w:szCs w:val="20"/>
        </w:rPr>
        <w:t> </w:t>
      </w:r>
    </w:p>
    <w:p w14:paraId="13284979" w14:textId="6489387A" w:rsidR="00632E4C" w:rsidRPr="0066448A" w:rsidRDefault="00754B5C" w:rsidP="0066448A">
      <w:pPr>
        <w:pStyle w:val="Heading4"/>
      </w:pPr>
      <w:bookmarkStart w:id="239" w:name="_Toc190891411"/>
      <w:bookmarkStart w:id="240" w:name="_Toc190891554"/>
      <w:bookmarkStart w:id="241" w:name="_Toc190891723"/>
      <w:bookmarkStart w:id="242" w:name="_Toc190891998"/>
      <w:bookmarkStart w:id="243" w:name="_Toc190892834"/>
      <w:bookmarkStart w:id="244" w:name="_Toc190941165"/>
      <w:bookmarkStart w:id="245" w:name="_Toc190952068"/>
      <w:r w:rsidRPr="0066448A">
        <w:t>4.5.1.2</w:t>
      </w:r>
      <w:r w:rsidR="0066448A" w:rsidRPr="0066448A">
        <w:tab/>
      </w:r>
      <w:r w:rsidR="00632E4C" w:rsidRPr="0066448A">
        <w:t>MF API</w:t>
      </w:r>
      <w:bookmarkEnd w:id="239"/>
      <w:bookmarkEnd w:id="240"/>
      <w:bookmarkEnd w:id="241"/>
      <w:bookmarkEnd w:id="242"/>
      <w:bookmarkEnd w:id="243"/>
      <w:bookmarkEnd w:id="244"/>
      <w:bookmarkEnd w:id="245"/>
      <w:r w:rsidR="00632E4C" w:rsidRPr="0066448A">
        <w:t xml:space="preserve"> </w:t>
      </w:r>
    </w:p>
    <w:p w14:paraId="0B9771F7" w14:textId="77777777" w:rsidR="00632E4C" w:rsidRDefault="00632E4C" w:rsidP="00754B5C">
      <w:pPr>
        <w:pStyle w:val="paragraph"/>
        <w:spacing w:before="0" w:beforeAutospacing="0" w:after="180" w:afterAutospacing="0"/>
        <w:textAlignment w:val="baseline"/>
        <w:rPr>
          <w:rStyle w:val="eop"/>
          <w:color w:val="000000"/>
          <w:sz w:val="20"/>
          <w:szCs w:val="20"/>
        </w:rPr>
      </w:pPr>
      <w:r>
        <w:rPr>
          <w:rStyle w:val="eop"/>
          <w:color w:val="000000" w:themeColor="text1"/>
          <w:sz w:val="20"/>
          <w:szCs w:val="20"/>
        </w:rPr>
        <w:t>The MF shall provide a Restful API to the DC-AS over MDC2 once an application DC for SR is established. The API shall be:</w:t>
      </w:r>
    </w:p>
    <w:p w14:paraId="4BFBBD63" w14:textId="27D86441" w:rsidR="00632E4C" w:rsidRPr="00754B5C" w:rsidRDefault="00632E4C" w:rsidP="00754B5C">
      <w:pPr>
        <w:pStyle w:val="paragraph"/>
        <w:spacing w:before="0" w:beforeAutospacing="0" w:after="180" w:afterAutospacing="0"/>
        <w:rPr>
          <w:rStyle w:val="eop"/>
          <w:color w:val="000000" w:themeColor="text1"/>
          <w:sz w:val="20"/>
          <w:szCs w:val="20"/>
        </w:rPr>
      </w:pPr>
      <w:r w:rsidRPr="00754B5C">
        <w:rPr>
          <w:rStyle w:val="eop"/>
          <w:color w:val="000000" w:themeColor="text1"/>
          <w:sz w:val="20"/>
          <w:szCs w:val="20"/>
        </w:rPr>
        <w:t>Option 1</w:t>
      </w:r>
      <w:r w:rsidR="00233415">
        <w:rPr>
          <w:rStyle w:val="eop"/>
          <w:color w:val="000000" w:themeColor="text1"/>
          <w:sz w:val="20"/>
          <w:szCs w:val="20"/>
        </w:rPr>
        <w:t>:</w:t>
      </w:r>
    </w:p>
    <w:tbl>
      <w:tblPr>
        <w:tblW w:w="4635"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8"/>
        <w:gridCol w:w="2552"/>
        <w:gridCol w:w="3828"/>
      </w:tblGrid>
      <w:tr w:rsidR="00632E4C" w14:paraId="32C44264" w14:textId="77777777" w:rsidTr="00632E4C">
        <w:trPr>
          <w:trHeight w:val="300"/>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9D62B3" w14:textId="77777777" w:rsidR="00632E4C" w:rsidRDefault="00632E4C">
            <w:pPr>
              <w:spacing w:after="0"/>
              <w:rPr>
                <w:b/>
                <w:color w:val="000000"/>
              </w:rPr>
            </w:pPr>
            <w:r>
              <w:rPr>
                <w:b/>
                <w:color w:val="000000"/>
              </w:rPr>
              <w:t>Operation name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01771" w14:textId="77777777" w:rsidR="00632E4C" w:rsidRDefault="00632E4C">
            <w:pPr>
              <w:spacing w:after="0"/>
              <w:rPr>
                <w:b/>
                <w:color w:val="000000"/>
              </w:rPr>
            </w:pPr>
            <w:r>
              <w:rPr>
                <w:b/>
                <w:color w:val="000000"/>
              </w:rPr>
              <w:t>Allowed HTTP method(s)</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EFF630" w14:textId="77777777" w:rsidR="00632E4C" w:rsidRDefault="00632E4C">
            <w:pPr>
              <w:spacing w:after="0"/>
              <w:rPr>
                <w:b/>
                <w:color w:val="000000"/>
              </w:rPr>
            </w:pPr>
            <w:r>
              <w:rPr>
                <w:b/>
                <w:color w:val="000000"/>
              </w:rPr>
              <w:t>Description</w:t>
            </w:r>
          </w:p>
        </w:tc>
      </w:tr>
      <w:tr w:rsidR="00632E4C" w14:paraId="1D553228" w14:textId="77777777" w:rsidTr="00632E4C">
        <w:trPr>
          <w:trHeight w:val="300"/>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3BD96" w14:textId="77777777" w:rsidR="00632E4C" w:rsidRDefault="00632E4C">
            <w:pPr>
              <w:spacing w:after="0"/>
              <w:rPr>
                <w:bCs/>
                <w:color w:val="000000"/>
              </w:rPr>
            </w:pPr>
            <w:r>
              <w:rPr>
                <w:bCs/>
                <w:color w:val="000000"/>
              </w:rPr>
              <w:t>Get MF Services</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CF35E" w14:textId="77777777" w:rsidR="00632E4C" w:rsidRDefault="00632E4C">
            <w:pPr>
              <w:spacing w:after="0"/>
              <w:rPr>
                <w:bCs/>
                <w:color w:val="000000"/>
              </w:rPr>
            </w:pPr>
            <w:r>
              <w:rPr>
                <w:bCs/>
                <w:color w:val="000000"/>
              </w:rP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128C1" w14:textId="77777777" w:rsidR="00632E4C" w:rsidRDefault="00632E4C">
            <w:pPr>
              <w:spacing w:after="0"/>
              <w:rPr>
                <w:bCs/>
                <w:color w:val="000000"/>
              </w:rPr>
            </w:pPr>
            <w:r>
              <w:rPr>
                <w:bCs/>
                <w:color w:val="000000"/>
              </w:rPr>
              <w:t>Get the DC Media services offered by the MF, for example, “DC”, “AR”, “SR”</w:t>
            </w:r>
          </w:p>
        </w:tc>
      </w:tr>
      <w:tr w:rsidR="00632E4C" w14:paraId="62BE0114" w14:textId="77777777" w:rsidTr="00632E4C">
        <w:trPr>
          <w:trHeight w:val="300"/>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1EB4A" w14:textId="77777777" w:rsidR="00632E4C" w:rsidRDefault="00632E4C">
            <w:pPr>
              <w:spacing w:after="0"/>
              <w:rPr>
                <w:color w:val="000000"/>
              </w:rPr>
            </w:pPr>
            <w:r>
              <w:rPr>
                <w:color w:val="000000" w:themeColor="text1"/>
              </w:rPr>
              <w:t>Get MF Service Profiles (MF Service)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C7003" w14:textId="77777777" w:rsidR="00632E4C" w:rsidRDefault="00632E4C">
            <w:pPr>
              <w:spacing w:after="0"/>
              <w:rPr>
                <w:bCs/>
                <w:color w:val="000000"/>
              </w:rPr>
            </w:pPr>
            <w:r>
              <w:rPr>
                <w:bCs/>
                <w:color w:val="000000"/>
              </w:rP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2623" w14:textId="77777777" w:rsidR="00632E4C" w:rsidRDefault="00632E4C">
            <w:pPr>
              <w:spacing w:after="0"/>
              <w:rPr>
                <w:color w:val="000000"/>
              </w:rPr>
            </w:pPr>
            <w:r>
              <w:rPr>
                <w:color w:val="000000" w:themeColor="text1"/>
              </w:rPr>
              <w:t xml:space="preserve">A set of operating points of the capabilities for the DC media service(s) </w:t>
            </w:r>
          </w:p>
        </w:tc>
      </w:tr>
      <w:tr w:rsidR="00632E4C" w14:paraId="23080AB7" w14:textId="77777777" w:rsidTr="00632E4C">
        <w:trPr>
          <w:trHeight w:val="300"/>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C398E" w14:textId="77777777" w:rsidR="00632E4C" w:rsidRDefault="00632E4C">
            <w:pPr>
              <w:spacing w:after="0"/>
              <w:rPr>
                <w:color w:val="000000"/>
              </w:rPr>
            </w:pPr>
            <w:r>
              <w:rPr>
                <w:color w:val="000000" w:themeColor="text1"/>
              </w:rPr>
              <w:t>Get Capabilities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8B588" w14:textId="77777777" w:rsidR="00632E4C" w:rsidRDefault="00632E4C">
            <w:pPr>
              <w:spacing w:after="0"/>
              <w:rPr>
                <w:color w:val="000000"/>
              </w:rPr>
            </w:pPr>
            <w:r>
              <w:rPr>
                <w:color w:val="000000"/>
              </w:rP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8FE0B" w14:textId="77777777" w:rsidR="00632E4C" w:rsidRDefault="00632E4C">
            <w:pPr>
              <w:spacing w:after="0"/>
              <w:rPr>
                <w:color w:val="000000"/>
              </w:rPr>
            </w:pPr>
            <w:r>
              <w:rPr>
                <w:color w:val="000000"/>
              </w:rPr>
              <w:t>Enumerate the XR/AR/SR capabilities, e.g., the supported XR/AR/SR, runtimes, engines supported, Scene graph/Scene description capabilities etc.</w:t>
            </w:r>
          </w:p>
          <w:p w14:paraId="3B96CB75" w14:textId="77777777" w:rsidR="00632E4C" w:rsidRDefault="00632E4C">
            <w:pPr>
              <w:spacing w:after="0"/>
              <w:rPr>
                <w:color w:val="000000"/>
              </w:rPr>
            </w:pPr>
            <w:r>
              <w:rPr>
                <w:color w:val="000000"/>
              </w:rPr>
              <w:t>This may also comprise information about supported input and output media formats. With the output media formats being non-DC media formats.</w:t>
            </w:r>
          </w:p>
        </w:tc>
      </w:tr>
      <w:tr w:rsidR="00632E4C" w14:paraId="44A3DE1B" w14:textId="77777777" w:rsidTr="00632E4C">
        <w:trPr>
          <w:trHeight w:val="300"/>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FE5B3" w14:textId="77777777" w:rsidR="00632E4C" w:rsidRDefault="00632E4C">
            <w:pPr>
              <w:spacing w:after="0"/>
              <w:rPr>
                <w:color w:val="000000"/>
              </w:rPr>
            </w:pPr>
            <w:r>
              <w:rPr>
                <w:color w:val="000000" w:themeColor="text1"/>
              </w:rPr>
              <w:t>Set MF Profile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BC7FC" w14:textId="77777777" w:rsidR="00632E4C" w:rsidRDefault="00632E4C">
            <w:pPr>
              <w:spacing w:after="0"/>
              <w:rPr>
                <w:color w:val="000000"/>
              </w:rPr>
            </w:pPr>
            <w:r>
              <w:rPr>
                <w:color w:val="000000"/>
              </w:rPr>
              <w:t>POST/PUT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40516" w14:textId="77777777" w:rsidR="00632E4C" w:rsidRDefault="00632E4C">
            <w:pPr>
              <w:spacing w:after="0"/>
              <w:rPr>
                <w:color w:val="000000"/>
              </w:rPr>
            </w:pPr>
            <w:r>
              <w:rPr>
                <w:color w:val="000000"/>
              </w:rPr>
              <w:t xml:space="preserve">Set for this session the MF profile. </w:t>
            </w:r>
          </w:p>
        </w:tc>
      </w:tr>
    </w:tbl>
    <w:p w14:paraId="736712D8" w14:textId="77777777" w:rsidR="00632E4C" w:rsidRDefault="00632E4C" w:rsidP="00754B5C">
      <w:pPr>
        <w:pStyle w:val="paragraph"/>
        <w:spacing w:before="0" w:beforeAutospacing="0" w:after="180" w:afterAutospacing="0"/>
        <w:ind w:left="885"/>
        <w:textAlignment w:val="baseline"/>
        <w:rPr>
          <w:color w:val="000000"/>
          <w:sz w:val="20"/>
          <w:szCs w:val="20"/>
        </w:rPr>
      </w:pPr>
    </w:p>
    <w:bookmarkEnd w:id="230"/>
    <w:p w14:paraId="544AE5F9" w14:textId="73996413" w:rsidR="00632E4C" w:rsidRDefault="00632E4C" w:rsidP="00754B5C">
      <w:pPr>
        <w:pStyle w:val="paragraph"/>
        <w:spacing w:before="0" w:beforeAutospacing="0" w:after="180" w:afterAutospacing="0"/>
        <w:rPr>
          <w:color w:val="000000" w:themeColor="text1"/>
          <w:sz w:val="20"/>
          <w:szCs w:val="20"/>
        </w:rPr>
      </w:pPr>
      <w:r w:rsidRPr="00754B5C">
        <w:rPr>
          <w:color w:val="000000" w:themeColor="text1"/>
          <w:sz w:val="20"/>
          <w:szCs w:val="20"/>
        </w:rPr>
        <w:t>Option 2</w:t>
      </w:r>
      <w:r w:rsidR="00233415">
        <w:rPr>
          <w:color w:val="000000" w:themeColor="text1"/>
          <w:sz w:val="20"/>
          <w:szCs w:val="20"/>
        </w:rPr>
        <w:t xml:space="preserve">: </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632E4C" w14:paraId="12BB1AFB" w14:textId="77777777" w:rsidTr="00632E4C">
        <w:trPr>
          <w:trHeight w:val="300"/>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77777777" w:rsidR="00632E4C" w:rsidRDefault="00632E4C">
            <w:pPr>
              <w:spacing w:after="0"/>
              <w:rPr>
                <w:color w:val="000000" w:themeColor="text1"/>
              </w:rPr>
            </w:pPr>
            <w:r>
              <w:rPr>
                <w:color w:val="000000" w:themeColor="text1"/>
              </w:rPr>
              <w:t>Get SR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pPr>
              <w:spacing w:after="0"/>
              <w:rPr>
                <w:color w:val="000000" w:themeColor="text1"/>
              </w:rPr>
            </w:pPr>
            <w:r>
              <w:rPr>
                <w:color w:val="000000" w:themeColor="text1"/>
              </w:rP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7777777" w:rsidR="00632E4C" w:rsidRDefault="00632E4C">
            <w:pPr>
              <w:spacing w:after="0"/>
              <w:rPr>
                <w:color w:val="000000" w:themeColor="text1"/>
              </w:rPr>
            </w:pPr>
            <w:r>
              <w:rPr>
                <w:color w:val="000000" w:themeColor="text1"/>
              </w:rPr>
              <w:t>List of SR service profiles supported by the MF based on its current operating conditions.</w:t>
            </w:r>
          </w:p>
          <w:p w14:paraId="35477E0A" w14:textId="77777777" w:rsidR="00632E4C" w:rsidRDefault="00632E4C">
            <w:pPr>
              <w:spacing w:after="0"/>
              <w:rPr>
                <w:color w:val="000000" w:themeColor="text1"/>
              </w:rPr>
            </w:pPr>
          </w:p>
        </w:tc>
      </w:tr>
      <w:tr w:rsidR="00632E4C" w14:paraId="2AB03558" w14:textId="77777777" w:rsidTr="00632E4C">
        <w:trPr>
          <w:trHeight w:val="300"/>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77777777" w:rsidR="00632E4C" w:rsidRDefault="00632E4C">
            <w:pPr>
              <w:spacing w:after="0"/>
              <w:rPr>
                <w:color w:val="000000" w:themeColor="text1"/>
              </w:rPr>
            </w:pPr>
            <w:r>
              <w:rPr>
                <w:color w:val="000000" w:themeColor="text1"/>
              </w:rPr>
              <w:lastRenderedPageBreak/>
              <w:t>Get Graphics Capabilities(SR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pPr>
              <w:spacing w:after="0"/>
              <w:rPr>
                <w:color w:val="000000" w:themeColor="text1"/>
              </w:rPr>
            </w:pPr>
            <w:r>
              <w:rPr>
                <w:color w:val="000000" w:themeColor="text1"/>
              </w:rP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77777777" w:rsidR="00632E4C" w:rsidRDefault="00632E4C">
            <w:pPr>
              <w:spacing w:after="0"/>
              <w:rPr>
                <w:color w:val="000000" w:themeColor="text1"/>
              </w:rPr>
            </w:pPr>
            <w:r>
              <w:rPr>
                <w:color w:val="000000" w:themeColor="text1"/>
              </w:rPr>
              <w:t>Enumerate the graphics capabilities of the MF. This information may detail the rendering capacity of the MF. For example, GPU type, driver version/type, graphics runtimes and engines, VRAM etc, Scene description processing capabilities etc.</w:t>
            </w:r>
          </w:p>
        </w:tc>
      </w:tr>
      <w:tr w:rsidR="00632E4C" w14:paraId="7A92CBA6" w14:textId="77777777" w:rsidTr="00632E4C">
        <w:trPr>
          <w:trHeight w:val="300"/>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77777777" w:rsidR="00632E4C" w:rsidRDefault="00632E4C">
            <w:pPr>
              <w:rPr>
                <w:color w:val="000000" w:themeColor="text1"/>
              </w:rPr>
            </w:pPr>
            <w:r>
              <w:rPr>
                <w:color w:val="000000" w:themeColor="text1"/>
              </w:rPr>
              <w:t>Set SR Profile(SR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pPr>
              <w:rPr>
                <w:color w:val="000000" w:themeColor="text1"/>
              </w:rPr>
            </w:pPr>
            <w:r>
              <w:rPr>
                <w:color w:val="000000" w:themeColor="text1"/>
              </w:rP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77777777" w:rsidR="00632E4C" w:rsidRDefault="00632E4C">
            <w:pPr>
              <w:rPr>
                <w:color w:val="000000" w:themeColor="text1"/>
              </w:rPr>
            </w:pPr>
            <w:r>
              <w:rPr>
                <w:color w:val="000000" w:themeColor="text1"/>
              </w:rPr>
              <w:t>Set an SR profile</w:t>
            </w:r>
          </w:p>
        </w:tc>
      </w:tr>
    </w:tbl>
    <w:p w14:paraId="3CBC0FD4" w14:textId="6EC756F0" w:rsidR="00632E4C" w:rsidRPr="00632E4C" w:rsidRDefault="00632E4C" w:rsidP="00632E4C">
      <w:pPr>
        <w:rPr>
          <w:lang w:val="en-US"/>
        </w:rPr>
      </w:pPr>
      <w:r>
        <w:rPr>
          <w:lang w:val="en-US"/>
        </w:rPr>
        <w:t>]</w:t>
      </w:r>
    </w:p>
    <w:p w14:paraId="51ECE972" w14:textId="4585EAA9" w:rsidR="00A55A94" w:rsidRPr="00C8037B" w:rsidRDefault="00A55A94" w:rsidP="00C8037B">
      <w:pPr>
        <w:pStyle w:val="Heading2"/>
      </w:pPr>
      <w:bookmarkStart w:id="246" w:name="_Toc182322080"/>
      <w:bookmarkStart w:id="247" w:name="_Toc182322143"/>
      <w:bookmarkStart w:id="248" w:name="_Toc182322181"/>
      <w:bookmarkStart w:id="249" w:name="_Toc182322279"/>
      <w:bookmarkStart w:id="250" w:name="_Toc182323098"/>
      <w:bookmarkStart w:id="251" w:name="_Toc182323243"/>
      <w:bookmarkStart w:id="252" w:name="_Toc190891412"/>
      <w:bookmarkStart w:id="253" w:name="_Toc190891555"/>
      <w:bookmarkStart w:id="254" w:name="_Toc190891724"/>
      <w:bookmarkStart w:id="255" w:name="_Toc190891999"/>
      <w:bookmarkStart w:id="256" w:name="_Toc190892835"/>
      <w:bookmarkStart w:id="257" w:name="_Toc190941166"/>
      <w:bookmarkStart w:id="258" w:name="_Toc190952069"/>
      <w:r w:rsidRPr="00C8037B">
        <w:t>4.6</w:t>
      </w:r>
      <w:r w:rsidR="00C8037B" w:rsidRPr="00C8037B">
        <w:tab/>
      </w:r>
      <w:r w:rsidRPr="00C8037B">
        <w:t>DC Application Server (DC AS)</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08C493E2" w14:textId="211986F5" w:rsidR="00A55A94" w:rsidRPr="00E17410" w:rsidRDefault="00A55A94" w:rsidP="00A55A94">
      <w:pPr>
        <w:pStyle w:val="B1"/>
        <w:rPr>
          <w:i/>
          <w:iCs/>
        </w:rPr>
      </w:pPr>
    </w:p>
    <w:p w14:paraId="7869F3EE" w14:textId="217BB88C"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sz w:val="20"/>
          <w:szCs w:val="20"/>
        </w:rPr>
        <w:t xml:space="preserve"> </w:t>
      </w:r>
      <w:r w:rsidR="006C3495" w:rsidRPr="006C3495">
        <w:rPr>
          <w:rStyle w:val="normaltextrun"/>
          <w:sz w:val="20"/>
          <w:szCs w:val="20"/>
        </w:rPr>
        <w:t>The DC-AS may provide split rendering application source data to the MF.</w:t>
      </w:r>
      <w:r w:rsidRPr="7810A31F">
        <w:rPr>
          <w:rStyle w:val="normaltextrun"/>
          <w:sz w:val="20"/>
          <w:szCs w:val="20"/>
        </w:rPr>
        <w:t xml:space="preserve"> The DC AS may be in the media path via MDC2, for example in P2A, A2P or P2A2P scenarios as defined in clause </w:t>
      </w:r>
      <w:r w:rsidR="006C3495" w:rsidRPr="006C3495">
        <w:rPr>
          <w:rStyle w:val="normaltextrun"/>
          <w:sz w:val="20"/>
          <w:szCs w:val="20"/>
        </w:rPr>
        <w:t xml:space="preserve">AC.7.2.2 and AC.7.2.3 </w:t>
      </w:r>
      <w:r w:rsidRPr="7810A31F">
        <w:rPr>
          <w:rStyle w:val="normaltextrun"/>
          <w:sz w:val="20"/>
          <w:szCs w:val="20"/>
        </w:rPr>
        <w:t>of TS 23.228</w:t>
      </w:r>
      <w:r w:rsidR="006C3495">
        <w:rPr>
          <w:rStyle w:val="normaltextrun"/>
          <w:sz w:val="20"/>
          <w:szCs w:val="20"/>
        </w:rPr>
        <w:t xml:space="preserve"> [2]</w:t>
      </w:r>
      <w:r w:rsidRPr="7810A31F">
        <w:rPr>
          <w:rStyle w:val="normaltextrun"/>
          <w:sz w:val="20"/>
          <w:szCs w:val="20"/>
        </w:rPr>
        <w:t>.</w:t>
      </w:r>
      <w:r w:rsidR="006C3495">
        <w:rPr>
          <w:rStyle w:val="normaltextrun"/>
          <w:sz w:val="20"/>
          <w:szCs w:val="20"/>
        </w:rPr>
        <w:t xml:space="preserve"> </w:t>
      </w:r>
      <w:r w:rsidR="006C3495" w:rsidRPr="006C3495">
        <w:rPr>
          <w:rStyle w:val="normaltextrun"/>
          <w:sz w:val="20"/>
          <w:szCs w:val="20"/>
        </w:rPr>
        <w:t>The DC-AS may perform split rendering when it is in the media path.</w:t>
      </w:r>
    </w:p>
    <w:p w14:paraId="53701563" w14:textId="77777777" w:rsidR="004D75F1" w:rsidRPr="007C4925" w:rsidRDefault="004D75F1" w:rsidP="004D75F1">
      <w:pPr>
        <w:pStyle w:val="paragraph"/>
        <w:rPr>
          <w:sz w:val="20"/>
          <w:szCs w:val="20"/>
        </w:rPr>
      </w:pPr>
      <w:r w:rsidRPr="007C4925">
        <w:rPr>
          <w:sz w:val="20"/>
          <w:szCs w:val="20"/>
        </w:rPr>
        <w:t>The DC AS performs the following functions:  </w:t>
      </w:r>
    </w:p>
    <w:p w14:paraId="0DF15215" w14:textId="77777777" w:rsidR="004D75F1" w:rsidRPr="007C4925" w:rsidRDefault="004D75F1" w:rsidP="00632E4C">
      <w:pPr>
        <w:numPr>
          <w:ilvl w:val="0"/>
          <w:numId w:val="20"/>
        </w:numPr>
      </w:pPr>
      <w:r w:rsidRPr="007C4925">
        <w:t>Provide the DC application service, including the IMS DC application, to the DCSF.</w:t>
      </w:r>
    </w:p>
    <w:p w14:paraId="7DE69E4E" w14:textId="77777777" w:rsidR="004D75F1" w:rsidRPr="007C4925" w:rsidRDefault="004D75F1" w:rsidP="00632E4C">
      <w:pPr>
        <w:numPr>
          <w:ilvl w:val="0"/>
          <w:numId w:val="20"/>
        </w:numPr>
      </w:pPr>
      <w:r w:rsidRPr="007C4925">
        <w:t>Negotiate and interact with SR-DCMTSI Client via MF and DCSF to establish the split rendering session,</w:t>
      </w:r>
    </w:p>
    <w:p w14:paraId="13541CC3" w14:textId="77777777" w:rsidR="004D75F1" w:rsidRPr="007C4925" w:rsidRDefault="004D75F1" w:rsidP="00632E4C">
      <w:pPr>
        <w:numPr>
          <w:ilvl w:val="0"/>
          <w:numId w:val="20"/>
        </w:numPr>
      </w:pPr>
      <w:r w:rsidRPr="007C4925">
        <w:t xml:space="preserve">Query MF capabilities and capacity. </w:t>
      </w:r>
    </w:p>
    <w:p w14:paraId="1CE01339" w14:textId="77777777" w:rsidR="004D75F1" w:rsidRPr="007C4925" w:rsidRDefault="004D75F1" w:rsidP="00632E4C">
      <w:pPr>
        <w:numPr>
          <w:ilvl w:val="0"/>
          <w:numId w:val="20"/>
        </w:numPr>
      </w:pPr>
      <w:r w:rsidRPr="007C4925">
        <w:t>Provide application source data for split rendering to the MF and to the SR-DCMTSI client</w:t>
      </w:r>
    </w:p>
    <w:p w14:paraId="5B4E35E4" w14:textId="77777777" w:rsidR="004D75F1" w:rsidRPr="007C4925" w:rsidRDefault="004D75F1" w:rsidP="00632E4C">
      <w:pPr>
        <w:numPr>
          <w:ilvl w:val="0"/>
          <w:numId w:val="20"/>
        </w:numPr>
      </w:pPr>
      <w:r w:rsidRPr="007C4925">
        <w:t>If the DC AS is performing split rendering,</w:t>
      </w:r>
    </w:p>
    <w:p w14:paraId="627650E8" w14:textId="2263A6A2" w:rsidR="004D75F1" w:rsidRPr="007C4925" w:rsidRDefault="004D75F1" w:rsidP="00632E4C">
      <w:pPr>
        <w:numPr>
          <w:ilvl w:val="0"/>
          <w:numId w:val="20"/>
        </w:numPr>
      </w:pPr>
      <w:r w:rsidRPr="007C4925">
        <w:t>Operate the rendering loop, including receiving meta-data from the SR-DCMTSI client via the MF, rendering frames based on the split rendering logic.</w:t>
      </w:r>
    </w:p>
    <w:p w14:paraId="700AAF64" w14:textId="77777777" w:rsidR="004D75F1" w:rsidRPr="007C4925" w:rsidRDefault="004D75F1" w:rsidP="00632E4C">
      <w:pPr>
        <w:numPr>
          <w:ilvl w:val="0"/>
          <w:numId w:val="20"/>
        </w:numPr>
      </w:pPr>
      <w:r w:rsidRPr="007C4925">
        <w:t xml:space="preserve">Update the rendering loop according to the requests from UE via the MF </w:t>
      </w:r>
    </w:p>
    <w:p w14:paraId="64F78ABC" w14:textId="77777777" w:rsidR="004D75F1" w:rsidRPr="007C4925" w:rsidRDefault="004D75F1" w:rsidP="00632E4C">
      <w:pPr>
        <w:numPr>
          <w:ilvl w:val="0"/>
          <w:numId w:val="20"/>
        </w:numPr>
      </w:pPr>
      <w:r w:rsidRPr="007C4925">
        <w:t>Stop/Pause/Resume the split rendering session according to the requests from the SR-DCMTSI client.</w:t>
      </w:r>
    </w:p>
    <w:p w14:paraId="7182EAFC" w14:textId="43F43CC6" w:rsidR="00A55A94" w:rsidRPr="009C43DD" w:rsidRDefault="00A55A94" w:rsidP="002010AC">
      <w:pPr>
        <w:pStyle w:val="EX"/>
        <w:ind w:left="0" w:firstLine="0"/>
        <w:rPr>
          <w:i/>
          <w:iCs/>
          <w:lang w:val="en-US"/>
        </w:rPr>
      </w:pPr>
    </w:p>
    <w:p w14:paraId="2797E021" w14:textId="05067C26" w:rsidR="00075F85" w:rsidRPr="00754B5C" w:rsidRDefault="00075F85" w:rsidP="00754B5C">
      <w:pPr>
        <w:pStyle w:val="Heading1"/>
      </w:pPr>
      <w:bookmarkStart w:id="259" w:name="_Toc163031942"/>
      <w:bookmarkStart w:id="260" w:name="_Toc182322081"/>
      <w:bookmarkStart w:id="261" w:name="_Toc182322144"/>
      <w:bookmarkStart w:id="262" w:name="_Toc182322182"/>
      <w:bookmarkStart w:id="263" w:name="_Toc182322280"/>
      <w:bookmarkStart w:id="264" w:name="_Toc182323099"/>
      <w:bookmarkStart w:id="265" w:name="_Toc182323244"/>
      <w:bookmarkStart w:id="266" w:name="_Toc190891413"/>
      <w:bookmarkStart w:id="267" w:name="_Toc190891556"/>
      <w:bookmarkStart w:id="268" w:name="_Toc190891725"/>
      <w:bookmarkStart w:id="269" w:name="_Toc190892000"/>
      <w:bookmarkStart w:id="270" w:name="_Toc190892836"/>
      <w:bookmarkStart w:id="271" w:name="_Toc190941167"/>
      <w:bookmarkStart w:id="272" w:name="_Toc190952070"/>
      <w:r w:rsidRPr="00754B5C">
        <w:t>5</w:t>
      </w:r>
      <w:r w:rsidRPr="00754B5C">
        <w:tab/>
      </w:r>
      <w:r w:rsidR="002010AC" w:rsidRPr="00754B5C">
        <w:t>Media codecs, configuration, and data transport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C9E22B7" w14:textId="0C84E590" w:rsidR="004C3D33" w:rsidRPr="00754B5C" w:rsidRDefault="004C3D33" w:rsidP="00754B5C">
      <w:pPr>
        <w:pStyle w:val="Heading2"/>
      </w:pPr>
      <w:bookmarkStart w:id="273" w:name="_Toc163031943"/>
      <w:bookmarkStart w:id="274" w:name="_Toc182322082"/>
      <w:bookmarkStart w:id="275" w:name="_Toc182322145"/>
      <w:bookmarkStart w:id="276" w:name="_Toc182322183"/>
      <w:bookmarkStart w:id="277" w:name="_Toc182322281"/>
      <w:bookmarkStart w:id="278" w:name="_Toc182323100"/>
      <w:bookmarkStart w:id="279" w:name="_Toc182323245"/>
      <w:bookmarkStart w:id="280" w:name="_Toc190891414"/>
      <w:bookmarkStart w:id="281" w:name="_Toc190891557"/>
      <w:bookmarkStart w:id="282" w:name="_Toc190891726"/>
      <w:bookmarkStart w:id="283" w:name="_Toc190892001"/>
      <w:bookmarkStart w:id="284" w:name="_Toc190892837"/>
      <w:bookmarkStart w:id="285" w:name="_Toc190941168"/>
      <w:bookmarkStart w:id="286" w:name="_Toc190952071"/>
      <w:r w:rsidRPr="00754B5C">
        <w:t>5.1</w:t>
      </w:r>
      <w:r w:rsidRPr="00754B5C">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70EDD45" w14:textId="7F39DC22" w:rsidR="002010AC" w:rsidRDefault="002010AC" w:rsidP="00A17C2D">
      <w:pPr>
        <w:rPr>
          <w:i/>
          <w:iCs/>
        </w:rPr>
      </w:pPr>
      <w:r w:rsidRPr="00A26FE3">
        <w:rPr>
          <w:i/>
          <w:iCs/>
        </w:rPr>
        <w:t> </w:t>
      </w:r>
    </w:p>
    <w:p w14:paraId="49AEB2EF" w14:textId="47647CEF" w:rsidR="00632E4C" w:rsidRPr="00A26FE3" w:rsidRDefault="00632E4C" w:rsidP="00A17C2D">
      <w:pPr>
        <w:rPr>
          <w:i/>
          <w:iCs/>
        </w:rPr>
      </w:pPr>
      <w:r>
        <w:t xml:space="preserve">The SR-DCMTSI Client shall support the user plane protocol stack defined in </w:t>
      </w:r>
      <w:r w:rsidR="002B3857">
        <w:t xml:space="preserve">Figure 4.3 of </w:t>
      </w:r>
      <w:r>
        <w:t xml:space="preserve">TS 26.114 </w:t>
      </w:r>
      <w:r w:rsidR="002B3857">
        <w:t>[7]</w:t>
      </w:r>
      <w:r>
        <w:t xml:space="preserve">. All media components except data media components are transported over RTP with each respective payload format mapped onto RTP (RFC 3550 [11]) streams. The data media components are transported over the data channels using SCTP (RFC 4960 [12]) over DTLS (RFC 8261 [13]), as specified for WebRTC data channels (RFC 8831 [14]). </w:t>
      </w:r>
    </w:p>
    <w:p w14:paraId="537CDAF5" w14:textId="20AE80E9" w:rsidR="00075F85" w:rsidRPr="00754B5C" w:rsidRDefault="00075F85" w:rsidP="00754B5C">
      <w:pPr>
        <w:pStyle w:val="Heading2"/>
      </w:pPr>
      <w:bookmarkStart w:id="287" w:name="_Toc163031944"/>
      <w:bookmarkStart w:id="288" w:name="_Toc182322083"/>
      <w:bookmarkStart w:id="289" w:name="_Toc182322146"/>
      <w:bookmarkStart w:id="290" w:name="_Toc182322184"/>
      <w:bookmarkStart w:id="291" w:name="_Toc182322282"/>
      <w:bookmarkStart w:id="292" w:name="_Toc182323101"/>
      <w:bookmarkStart w:id="293" w:name="_Toc182323246"/>
      <w:bookmarkStart w:id="294" w:name="_Toc190891415"/>
      <w:bookmarkStart w:id="295" w:name="_Toc190891558"/>
      <w:bookmarkStart w:id="296" w:name="_Toc190891727"/>
      <w:bookmarkStart w:id="297" w:name="_Toc190892002"/>
      <w:bookmarkStart w:id="298" w:name="_Toc190892838"/>
      <w:bookmarkStart w:id="299" w:name="_Toc190941169"/>
      <w:bookmarkStart w:id="300" w:name="_Toc190952072"/>
      <w:r w:rsidRPr="00754B5C">
        <w:t>5.</w:t>
      </w:r>
      <w:r w:rsidR="004C3D33" w:rsidRPr="00754B5C">
        <w:t>2</w:t>
      </w:r>
      <w:r w:rsidRPr="00754B5C">
        <w:tab/>
        <w:t xml:space="preserve">Media </w:t>
      </w:r>
      <w:r w:rsidR="002010AC" w:rsidRPr="00754B5C">
        <w:t>codecs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7E8DCC4" w14:textId="6FA73B8E" w:rsidR="00075F85"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6ED92333" w14:textId="77777777" w:rsidR="00AF6F9E" w:rsidRPr="00E877F7" w:rsidRDefault="00AF6F9E" w:rsidP="00AF6F9E">
      <w:pPr>
        <w:keepLines/>
      </w:pPr>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AF6F9E">
      <w:pPr>
        <w:keepLines/>
      </w:pPr>
      <w:r w:rsidRPr="00E877F7">
        <w:lastRenderedPageBreak/>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AF6F9E">
      <w:pPr>
        <w:keepLines/>
      </w:pPr>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AF6F9E">
      <w:pPr>
        <w:keepLines/>
      </w:pPr>
      <w:r w:rsidRPr="00E877F7">
        <w:t>An SR-DCMTSI client that supports still images shall support the codec requirements for MTSI clients as specified in clause 5.2.4 of TS 26.114</w:t>
      </w:r>
      <w:r w:rsidR="00070066">
        <w:t xml:space="preserve"> </w:t>
      </w:r>
      <w:r>
        <w:t>[7].</w:t>
      </w:r>
    </w:p>
    <w:p w14:paraId="3F28FCAC" w14:textId="76F25A5F" w:rsidR="00AF6F9E" w:rsidRPr="00E877F7" w:rsidRDefault="00AF6F9E" w:rsidP="00AF6F9E">
      <w:pPr>
        <w:keepLines/>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4B7DAC94" w14:textId="77777777" w:rsidR="00AF6F9E" w:rsidRPr="00D27A47" w:rsidRDefault="00AF6F9E" w:rsidP="00075F85">
      <w:pPr>
        <w:pStyle w:val="EX"/>
        <w:ind w:left="0" w:firstLine="0"/>
        <w:rPr>
          <w:lang w:val="en-US"/>
        </w:rPr>
      </w:pPr>
    </w:p>
    <w:p w14:paraId="3B6A3D65" w14:textId="64B294EF" w:rsidR="00075F85" w:rsidRPr="00754B5C" w:rsidRDefault="00075F85" w:rsidP="00754B5C">
      <w:pPr>
        <w:pStyle w:val="Heading2"/>
      </w:pPr>
      <w:bookmarkStart w:id="301" w:name="_Toc163031945"/>
      <w:bookmarkStart w:id="302" w:name="_Toc182322084"/>
      <w:bookmarkStart w:id="303" w:name="_Toc182322147"/>
      <w:bookmarkStart w:id="304" w:name="_Toc182322185"/>
      <w:bookmarkStart w:id="305" w:name="_Toc182322283"/>
      <w:bookmarkStart w:id="306" w:name="_Toc182323102"/>
      <w:bookmarkStart w:id="307" w:name="_Toc182323247"/>
      <w:bookmarkStart w:id="308" w:name="_Toc190891416"/>
      <w:bookmarkStart w:id="309" w:name="_Toc190891559"/>
      <w:bookmarkStart w:id="310" w:name="_Toc190891728"/>
      <w:bookmarkStart w:id="311" w:name="_Toc190892003"/>
      <w:bookmarkStart w:id="312" w:name="_Toc190892839"/>
      <w:bookmarkStart w:id="313" w:name="_Toc190941170"/>
      <w:bookmarkStart w:id="314" w:name="_Toc190952073"/>
      <w:r w:rsidRPr="00754B5C">
        <w:t>5.</w:t>
      </w:r>
      <w:r w:rsidR="002010AC" w:rsidRPr="00754B5C">
        <w:t>3</w:t>
      </w:r>
      <w:r w:rsidRPr="00754B5C">
        <w:tab/>
      </w:r>
      <w:r w:rsidR="002010AC" w:rsidRPr="00754B5C">
        <w:t>Media configuration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6DD8E693" w14:textId="77777777" w:rsidR="00AF6F9E" w:rsidRPr="00AF6F9E" w:rsidRDefault="00AF6F9E" w:rsidP="00D27A47"/>
    <w:p w14:paraId="57C45DFD" w14:textId="77777777" w:rsidR="00AD2FA6" w:rsidRPr="00754B5C" w:rsidRDefault="002010AC" w:rsidP="00754B5C">
      <w:pPr>
        <w:pStyle w:val="Heading2"/>
      </w:pPr>
      <w:bookmarkStart w:id="315" w:name="_Toc163031946"/>
      <w:bookmarkStart w:id="316" w:name="_Toc182322085"/>
      <w:bookmarkStart w:id="317" w:name="_Toc182322148"/>
      <w:bookmarkStart w:id="318" w:name="_Toc182322186"/>
      <w:bookmarkStart w:id="319" w:name="_Toc182322284"/>
      <w:bookmarkStart w:id="320" w:name="_Toc182323103"/>
      <w:bookmarkStart w:id="321" w:name="_Toc182323248"/>
      <w:bookmarkStart w:id="322" w:name="_Toc190891417"/>
      <w:bookmarkStart w:id="323" w:name="_Toc190891560"/>
      <w:bookmarkStart w:id="324" w:name="_Toc190891729"/>
      <w:bookmarkStart w:id="325" w:name="_Toc190892004"/>
      <w:bookmarkStart w:id="326" w:name="_Toc190892840"/>
      <w:bookmarkStart w:id="327" w:name="_Toc190941171"/>
      <w:bookmarkStart w:id="328" w:name="_Toc190952074"/>
      <w:r w:rsidRPr="00754B5C">
        <w:t>5.4</w:t>
      </w:r>
      <w:r w:rsidRPr="00754B5C">
        <w:tab/>
        <w:t>Data transport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7D2E147" w14:textId="77777777" w:rsidR="00AD2FA6" w:rsidRPr="00A3227E" w:rsidRDefault="00AD2FA6" w:rsidP="0071268D">
      <w:pPr>
        <w:pStyle w:val="Heading3"/>
      </w:pPr>
      <w:bookmarkStart w:id="329" w:name="_Toc182322086"/>
      <w:bookmarkStart w:id="330" w:name="_Toc182322149"/>
      <w:bookmarkStart w:id="331" w:name="_Toc182322187"/>
      <w:bookmarkStart w:id="332" w:name="_Toc182322285"/>
      <w:bookmarkStart w:id="333" w:name="_Toc182323104"/>
      <w:bookmarkStart w:id="334" w:name="_Toc182323249"/>
      <w:bookmarkStart w:id="335" w:name="_Toc190891418"/>
      <w:bookmarkStart w:id="336" w:name="_Toc190891561"/>
      <w:bookmarkStart w:id="337" w:name="_Toc190891730"/>
      <w:bookmarkStart w:id="338" w:name="_Toc190892005"/>
      <w:bookmarkStart w:id="339" w:name="_Toc190892841"/>
      <w:bookmarkStart w:id="340" w:name="_Toc190941172"/>
      <w:bookmarkStart w:id="341" w:name="_Toc190952075"/>
      <w:r w:rsidRPr="00A3227E">
        <w:t>5.4.1</w:t>
      </w:r>
      <w:r w:rsidRPr="00A3227E">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001945F3" w14:textId="132A8615" w:rsidR="00AD2FA6" w:rsidRPr="00D27A47" w:rsidRDefault="00AF6F9E" w:rsidP="00AD2FA6">
      <w:pPr>
        <w:rPr>
          <w:i/>
          <w:iCs/>
        </w:rPr>
      </w:pPr>
      <w:r w:rsidRPr="00D27A47">
        <w:rPr>
          <w:i/>
          <w:iCs/>
        </w:rPr>
        <w:t xml:space="preserve">Editor’s note: </w:t>
      </w:r>
      <w:r w:rsidR="00AD2FA6" w:rsidRPr="00D27A47">
        <w:rPr>
          <w:i/>
          <w:iCs/>
        </w:rPr>
        <w:t>This clause defines media and metadata formats that are used for IMS-based split rendering.</w:t>
      </w:r>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763C4EC5" w14:textId="77777777" w:rsidR="00AF6F9E" w:rsidRPr="00B73829" w:rsidRDefault="00AF6F9E" w:rsidP="00AD2FA6"/>
    <w:p w14:paraId="649D36FE" w14:textId="77777777" w:rsidR="00AD2FA6" w:rsidRPr="00BB6C19" w:rsidRDefault="00AD2FA6" w:rsidP="0071268D">
      <w:pPr>
        <w:pStyle w:val="Heading3"/>
      </w:pPr>
      <w:bookmarkStart w:id="342" w:name="_Toc182322087"/>
      <w:bookmarkStart w:id="343" w:name="_Toc182322150"/>
      <w:bookmarkStart w:id="344" w:name="_Toc182322188"/>
      <w:bookmarkStart w:id="345" w:name="_Toc182322286"/>
      <w:bookmarkStart w:id="346" w:name="_Toc182323105"/>
      <w:bookmarkStart w:id="347" w:name="_Toc182323250"/>
      <w:bookmarkStart w:id="348" w:name="_Toc190891419"/>
      <w:bookmarkStart w:id="349" w:name="_Toc190891562"/>
      <w:bookmarkStart w:id="350" w:name="_Toc190891731"/>
      <w:bookmarkStart w:id="351" w:name="_Toc190892006"/>
      <w:bookmarkStart w:id="352" w:name="_Toc190892842"/>
      <w:bookmarkStart w:id="353" w:name="_Toc190941173"/>
      <w:bookmarkStart w:id="354" w:name="_Toc190952076"/>
      <w:r w:rsidRPr="00AD2FA6">
        <w:t>5.4.2</w:t>
      </w:r>
      <w:r w:rsidRPr="00AD2FA6">
        <w:tab/>
      </w:r>
      <w:r w:rsidRPr="00413A72">
        <w:t>Metadata Formats</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7E53A58F" w14:textId="77777777" w:rsidR="00AD2FA6" w:rsidRPr="00475F71" w:rsidRDefault="00AD2FA6" w:rsidP="00754B5C">
      <w:pPr>
        <w:pStyle w:val="Heading4"/>
      </w:pPr>
      <w:bookmarkStart w:id="355" w:name="_Toc132968723"/>
      <w:bookmarkStart w:id="356" w:name="_Toc182322088"/>
      <w:bookmarkStart w:id="357" w:name="_Toc182322151"/>
      <w:bookmarkStart w:id="358" w:name="_Toc182322189"/>
      <w:bookmarkStart w:id="359" w:name="_Toc182322287"/>
      <w:bookmarkStart w:id="360" w:name="_Toc182323106"/>
      <w:bookmarkStart w:id="361" w:name="_Toc182323251"/>
      <w:bookmarkStart w:id="362" w:name="_Toc190891420"/>
      <w:bookmarkStart w:id="363" w:name="_Toc190891563"/>
      <w:bookmarkStart w:id="364" w:name="_Toc190891732"/>
      <w:bookmarkStart w:id="365" w:name="_Toc190892007"/>
      <w:bookmarkStart w:id="366" w:name="_Toc190892843"/>
      <w:bookmarkStart w:id="367" w:name="_Toc190941174"/>
      <w:bookmarkStart w:id="368" w:name="_Toc190952077"/>
      <w:r w:rsidRPr="00475F71">
        <w:t>5.4.2.1</w:t>
      </w:r>
      <w:r w:rsidRPr="00475F71">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475F71">
        <w:t xml:space="preserve"> </w:t>
      </w:r>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369" w:name="_Toc132968724"/>
      <w:bookmarkStart w:id="370" w:name="_Toc182322089"/>
      <w:bookmarkStart w:id="371" w:name="_Toc182322152"/>
      <w:bookmarkStart w:id="372" w:name="_Toc182322190"/>
      <w:bookmarkStart w:id="373" w:name="_Toc182322288"/>
      <w:bookmarkStart w:id="374" w:name="_Toc182323107"/>
      <w:bookmarkStart w:id="375" w:name="_Toc182323252"/>
      <w:bookmarkStart w:id="376" w:name="_Toc190891421"/>
      <w:bookmarkStart w:id="377" w:name="_Toc190891564"/>
      <w:bookmarkStart w:id="378" w:name="_Toc190891733"/>
      <w:bookmarkStart w:id="379" w:name="_Toc190892008"/>
      <w:bookmarkStart w:id="380" w:name="_Toc190892844"/>
      <w:bookmarkStart w:id="381" w:name="_Toc190941175"/>
      <w:bookmarkStart w:id="382" w:name="_Toc190952078"/>
      <w:r w:rsidRPr="00475F71">
        <w:t>5.4.2.2</w:t>
      </w:r>
      <w:r w:rsidRPr="00475F71">
        <w:tab/>
        <w:t>Pose Format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383" w:name="_Toc132968725"/>
    </w:p>
    <w:p w14:paraId="1BDC2830" w14:textId="77777777" w:rsidR="00AD2FA6" w:rsidRPr="00475F71" w:rsidRDefault="00AD2FA6" w:rsidP="00754B5C">
      <w:pPr>
        <w:pStyle w:val="Heading4"/>
      </w:pPr>
      <w:bookmarkStart w:id="384" w:name="_Toc182322090"/>
      <w:bookmarkStart w:id="385" w:name="_Toc182322153"/>
      <w:bookmarkStart w:id="386" w:name="_Toc182322191"/>
      <w:bookmarkStart w:id="387" w:name="_Toc182322289"/>
      <w:bookmarkStart w:id="388" w:name="_Toc182323108"/>
      <w:bookmarkStart w:id="389" w:name="_Toc182323253"/>
      <w:bookmarkStart w:id="390" w:name="_Toc190891422"/>
      <w:bookmarkStart w:id="391" w:name="_Toc190891565"/>
      <w:bookmarkStart w:id="392" w:name="_Toc190891734"/>
      <w:bookmarkStart w:id="393" w:name="_Toc190892009"/>
      <w:bookmarkStart w:id="394" w:name="_Toc190892845"/>
      <w:bookmarkStart w:id="395" w:name="_Toc190941176"/>
      <w:bookmarkStart w:id="396" w:name="_Toc190952079"/>
      <w:r w:rsidRPr="00475F71">
        <w:t>5.4.2.3</w:t>
      </w:r>
      <w:r w:rsidRPr="00475F71">
        <w:tab/>
        <w:t>Action Format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7FE6771" w14:textId="77777777"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751D1701" w14:textId="77777777" w:rsidR="002B351A" w:rsidRPr="00595D5D" w:rsidRDefault="002B351A" w:rsidP="002B351A">
      <w:pPr>
        <w:pStyle w:val="Heading4"/>
        <w:rPr>
          <w:lang w:eastAsia="en-GB"/>
        </w:rPr>
      </w:pPr>
      <w:bookmarkStart w:id="397" w:name="_Toc190891423"/>
      <w:bookmarkStart w:id="398" w:name="_Toc190891566"/>
      <w:bookmarkStart w:id="399" w:name="_Toc190891735"/>
      <w:bookmarkStart w:id="400" w:name="_Toc190892010"/>
      <w:bookmarkStart w:id="401" w:name="_Toc190892846"/>
      <w:bookmarkStart w:id="402" w:name="_Toc190941177"/>
      <w:bookmarkStart w:id="403" w:name="_Toc190952080"/>
      <w:r w:rsidRPr="00595D5D">
        <w:rPr>
          <w:lang w:eastAsia="en-GB"/>
        </w:rPr>
        <w:lastRenderedPageBreak/>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397"/>
      <w:bookmarkEnd w:id="398"/>
      <w:bookmarkEnd w:id="399"/>
      <w:bookmarkEnd w:id="400"/>
      <w:bookmarkEnd w:id="401"/>
      <w:bookmarkEnd w:id="402"/>
      <w:bookmarkEnd w:id="403"/>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3530F6CA" w14:textId="77777777" w:rsidR="002B351A" w:rsidRDefault="002B351A" w:rsidP="00AD2FA6"/>
    <w:p w14:paraId="608BC071" w14:textId="5F22FB07" w:rsidR="00AF6F9E" w:rsidRPr="00D27A47" w:rsidRDefault="00AF6F9E" w:rsidP="002B351A">
      <w:pPr>
        <w:pStyle w:val="Heading3"/>
      </w:pPr>
      <w:bookmarkStart w:id="404" w:name="_Toc163776663"/>
      <w:bookmarkStart w:id="405" w:name="_Toc190891424"/>
      <w:bookmarkStart w:id="406" w:name="_Toc190891567"/>
      <w:bookmarkStart w:id="407" w:name="_Toc190891736"/>
      <w:bookmarkStart w:id="408" w:name="_Toc190892011"/>
      <w:bookmarkStart w:id="409" w:name="_Toc190892847"/>
      <w:bookmarkStart w:id="410" w:name="_Toc190941178"/>
      <w:bookmarkStart w:id="411" w:name="_Toc190952081"/>
      <w:r w:rsidRPr="00D27A47">
        <w:t>5.4.3</w:t>
      </w:r>
      <w:r w:rsidRPr="00D27A47">
        <w:tab/>
        <w:t>Metadata Data Channel Message Format</w:t>
      </w:r>
      <w:bookmarkEnd w:id="404"/>
      <w:bookmarkEnd w:id="405"/>
      <w:bookmarkEnd w:id="406"/>
      <w:bookmarkEnd w:id="407"/>
      <w:bookmarkEnd w:id="408"/>
      <w:bookmarkEnd w:id="409"/>
      <w:bookmarkEnd w:id="410"/>
      <w:bookmarkEnd w:id="411"/>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12" w:name="_Toc163031947"/>
      <w:bookmarkStart w:id="413" w:name="_Toc182322091"/>
      <w:bookmarkStart w:id="414" w:name="_Toc182322154"/>
      <w:bookmarkStart w:id="415" w:name="_Toc182322192"/>
      <w:bookmarkStart w:id="416" w:name="_Toc182322290"/>
      <w:bookmarkStart w:id="417" w:name="_Toc182323109"/>
      <w:bookmarkStart w:id="418" w:name="_Toc182323254"/>
      <w:bookmarkStart w:id="419" w:name="_Toc190891425"/>
      <w:bookmarkStart w:id="420" w:name="_Toc190891568"/>
      <w:bookmarkStart w:id="421" w:name="_Toc190891737"/>
      <w:bookmarkStart w:id="422" w:name="_Toc190892012"/>
      <w:bookmarkStart w:id="423" w:name="_Toc190892848"/>
      <w:bookmarkStart w:id="424" w:name="_Toc190941179"/>
      <w:bookmarkStart w:id="425" w:name="_Toc190952082"/>
      <w:r>
        <w:t>6</w:t>
      </w:r>
      <w:r w:rsidRPr="004D3578">
        <w:tab/>
      </w:r>
      <w:r>
        <w:t xml:space="preserve">Split Rendering </w:t>
      </w:r>
      <w:r w:rsidR="004D2F4B">
        <w:t>Metrics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5066A85" w14:textId="433073BF"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050D92AF" w14:textId="01E63B93" w:rsidR="009F59B5" w:rsidRPr="00754B5C" w:rsidRDefault="009F59B5" w:rsidP="00754B5C">
      <w:pPr>
        <w:pStyle w:val="Heading2"/>
      </w:pPr>
      <w:bookmarkStart w:id="426" w:name="_Toc182322155"/>
      <w:bookmarkStart w:id="427" w:name="_Toc182322193"/>
      <w:bookmarkStart w:id="428" w:name="_Toc182322291"/>
      <w:bookmarkStart w:id="429" w:name="_Toc182323110"/>
      <w:bookmarkStart w:id="430" w:name="_Toc182323255"/>
      <w:bookmarkStart w:id="431" w:name="_Toc190891426"/>
      <w:bookmarkStart w:id="432" w:name="_Toc190891569"/>
      <w:bookmarkStart w:id="433" w:name="_Toc190891738"/>
      <w:bookmarkStart w:id="434" w:name="_Toc190892013"/>
      <w:bookmarkStart w:id="435" w:name="_Toc190892849"/>
      <w:bookmarkStart w:id="436" w:name="_Toc190941180"/>
      <w:bookmarkStart w:id="437" w:name="_Toc190952083"/>
      <w:r w:rsidRPr="00754B5C">
        <w:rPr>
          <w:rFonts w:hint="eastAsia"/>
        </w:rPr>
        <w:t xml:space="preserve">6.1 </w:t>
      </w:r>
      <w:r w:rsidR="006E22DE" w:rsidRPr="00754B5C">
        <w:tab/>
      </w:r>
      <w:r w:rsidRPr="00754B5C">
        <w:rPr>
          <w:rFonts w:hint="eastAsia"/>
        </w:rPr>
        <w:t xml:space="preserve">Metrics </w:t>
      </w:r>
      <w:r w:rsidRPr="00754B5C">
        <w:t>definition</w:t>
      </w:r>
      <w:r w:rsidRPr="00754B5C">
        <w:rPr>
          <w:rFonts w:hint="eastAsia"/>
        </w:rPr>
        <w:t xml:space="preserve"> and formats</w:t>
      </w:r>
      <w:bookmarkEnd w:id="426"/>
      <w:bookmarkEnd w:id="427"/>
      <w:bookmarkEnd w:id="428"/>
      <w:bookmarkEnd w:id="429"/>
      <w:bookmarkEnd w:id="430"/>
      <w:bookmarkEnd w:id="431"/>
      <w:bookmarkEnd w:id="432"/>
      <w:bookmarkEnd w:id="433"/>
      <w:bookmarkEnd w:id="434"/>
      <w:bookmarkEnd w:id="435"/>
      <w:bookmarkEnd w:id="436"/>
      <w:bookmarkEnd w:id="437"/>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3473D10C" w:rsidR="009F59B5" w:rsidRPr="00754B5C" w:rsidRDefault="009F59B5" w:rsidP="00754B5C">
      <w:pPr>
        <w:pStyle w:val="Heading2"/>
      </w:pPr>
      <w:bookmarkStart w:id="438" w:name="_Toc182322156"/>
      <w:bookmarkStart w:id="439" w:name="_Toc182322194"/>
      <w:bookmarkStart w:id="440" w:name="_Toc182322292"/>
      <w:bookmarkStart w:id="441" w:name="_Toc182323111"/>
      <w:bookmarkStart w:id="442" w:name="_Toc182323256"/>
      <w:bookmarkStart w:id="443" w:name="_Toc190891427"/>
      <w:bookmarkStart w:id="444" w:name="_Toc190891570"/>
      <w:bookmarkStart w:id="445" w:name="_Toc190891739"/>
      <w:bookmarkStart w:id="446" w:name="_Toc190892014"/>
      <w:bookmarkStart w:id="447" w:name="_Toc190892850"/>
      <w:bookmarkStart w:id="448" w:name="_Toc190941181"/>
      <w:bookmarkStart w:id="449" w:name="_Toc190952084"/>
      <w:r w:rsidRPr="00754B5C">
        <w:t xml:space="preserve">6.2 </w:t>
      </w:r>
      <w:r w:rsidR="006E22DE" w:rsidRPr="00754B5C">
        <w:tab/>
      </w:r>
      <w:r w:rsidRPr="00754B5C">
        <w:t>Metrics Configuration</w:t>
      </w:r>
      <w:bookmarkEnd w:id="438"/>
      <w:bookmarkEnd w:id="439"/>
      <w:bookmarkEnd w:id="440"/>
      <w:bookmarkEnd w:id="441"/>
      <w:bookmarkEnd w:id="442"/>
      <w:bookmarkEnd w:id="443"/>
      <w:bookmarkEnd w:id="444"/>
      <w:bookmarkEnd w:id="445"/>
      <w:bookmarkEnd w:id="446"/>
      <w:bookmarkEnd w:id="447"/>
      <w:bookmarkEnd w:id="448"/>
      <w:bookmarkEnd w:id="449"/>
      <w:r w:rsidRPr="00754B5C">
        <w:t xml:space="preserve"> </w:t>
      </w:r>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6D7DFF50" w:rsidR="009F59B5" w:rsidRPr="00754B5C" w:rsidRDefault="009F59B5" w:rsidP="00754B5C">
      <w:pPr>
        <w:pStyle w:val="Heading2"/>
      </w:pPr>
      <w:bookmarkStart w:id="450" w:name="_Hlk178690384"/>
      <w:bookmarkStart w:id="451" w:name="_Toc182322157"/>
      <w:bookmarkStart w:id="452" w:name="_Toc182322195"/>
      <w:bookmarkStart w:id="453" w:name="_Toc182322293"/>
      <w:bookmarkStart w:id="454" w:name="_Toc182323112"/>
      <w:bookmarkStart w:id="455" w:name="_Toc182323257"/>
      <w:bookmarkStart w:id="456" w:name="_Toc190891428"/>
      <w:bookmarkStart w:id="457" w:name="_Toc190891571"/>
      <w:bookmarkStart w:id="458" w:name="_Toc190891740"/>
      <w:bookmarkStart w:id="459" w:name="_Toc190892015"/>
      <w:bookmarkStart w:id="460" w:name="_Toc190892851"/>
      <w:bookmarkStart w:id="461" w:name="_Toc190941182"/>
      <w:bookmarkStart w:id="462" w:name="_Toc190952085"/>
      <w:r w:rsidRPr="00754B5C">
        <w:rPr>
          <w:rFonts w:hint="eastAsia"/>
        </w:rPr>
        <w:lastRenderedPageBreak/>
        <w:t xml:space="preserve">6.3 </w:t>
      </w:r>
      <w:bookmarkEnd w:id="450"/>
      <w:r w:rsidR="006E22DE" w:rsidRPr="00754B5C">
        <w:tab/>
      </w:r>
      <w:r w:rsidRPr="00754B5C">
        <w:rPr>
          <w:rFonts w:hint="eastAsia"/>
        </w:rPr>
        <w:t>Metrics Reporting</w:t>
      </w:r>
      <w:bookmarkEnd w:id="451"/>
      <w:bookmarkEnd w:id="452"/>
      <w:bookmarkEnd w:id="453"/>
      <w:bookmarkEnd w:id="454"/>
      <w:bookmarkEnd w:id="455"/>
      <w:bookmarkEnd w:id="456"/>
      <w:bookmarkEnd w:id="457"/>
      <w:bookmarkEnd w:id="458"/>
      <w:bookmarkEnd w:id="459"/>
      <w:bookmarkEnd w:id="460"/>
      <w:bookmarkEnd w:id="461"/>
      <w:bookmarkEnd w:id="462"/>
      <w:r w:rsidRPr="00754B5C">
        <w:rPr>
          <w:rFonts w:hint="eastAsia"/>
        </w:rPr>
        <w:t xml:space="preserve"> </w:t>
      </w:r>
    </w:p>
    <w:p w14:paraId="3BD06250" w14:textId="1A5AA02F" w:rsidR="009F59B5" w:rsidRPr="00D27A47" w:rsidRDefault="009F59B5" w:rsidP="0071268D">
      <w:pPr>
        <w:pStyle w:val="Heading3"/>
      </w:pPr>
      <w:bookmarkStart w:id="463" w:name="_Toc182322294"/>
      <w:bookmarkStart w:id="464" w:name="_Toc182323113"/>
      <w:bookmarkStart w:id="465" w:name="_Toc182323258"/>
      <w:bookmarkStart w:id="466" w:name="_Toc190891429"/>
      <w:bookmarkStart w:id="467" w:name="_Toc190891572"/>
      <w:bookmarkStart w:id="468" w:name="_Toc190891741"/>
      <w:bookmarkStart w:id="469" w:name="_Toc190892016"/>
      <w:bookmarkStart w:id="470" w:name="_Toc190892852"/>
      <w:bookmarkStart w:id="471" w:name="_Toc190941183"/>
      <w:bookmarkStart w:id="472" w:name="_Toc190952086"/>
      <w:r w:rsidRPr="009F59B5">
        <w:rPr>
          <w:rFonts w:hint="eastAsia"/>
        </w:rPr>
        <w:t>6.3</w:t>
      </w:r>
      <w:r w:rsidRPr="009F59B5">
        <w:t>.1</w:t>
      </w:r>
      <w:r w:rsidRPr="009F59B5">
        <w:rPr>
          <w:rFonts w:hint="eastAsia"/>
        </w:rPr>
        <w:t xml:space="preserve"> </w:t>
      </w:r>
      <w:r w:rsidR="006E22DE">
        <w:tab/>
      </w:r>
      <w:r w:rsidRPr="00D27A47">
        <w:t>General</w:t>
      </w:r>
      <w:bookmarkEnd w:id="463"/>
      <w:bookmarkEnd w:id="464"/>
      <w:bookmarkEnd w:id="465"/>
      <w:bookmarkEnd w:id="466"/>
      <w:bookmarkEnd w:id="467"/>
      <w:bookmarkEnd w:id="468"/>
      <w:bookmarkEnd w:id="469"/>
      <w:bookmarkEnd w:id="470"/>
      <w:bookmarkEnd w:id="471"/>
      <w:bookmarkEnd w:id="472"/>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57045FD1" w:rsidR="009F59B5" w:rsidRPr="00D27A47" w:rsidRDefault="009F59B5" w:rsidP="0071268D">
      <w:pPr>
        <w:pStyle w:val="Heading3"/>
      </w:pPr>
      <w:bookmarkStart w:id="473" w:name="_Toc182322295"/>
      <w:bookmarkStart w:id="474" w:name="_Toc182323114"/>
      <w:bookmarkStart w:id="475" w:name="_Toc182323259"/>
      <w:bookmarkStart w:id="476" w:name="_Toc190891430"/>
      <w:bookmarkStart w:id="477" w:name="_Toc190891573"/>
      <w:bookmarkStart w:id="478" w:name="_Toc190891742"/>
      <w:bookmarkStart w:id="479" w:name="_Toc190892017"/>
      <w:bookmarkStart w:id="480" w:name="_Toc190892853"/>
      <w:bookmarkStart w:id="481" w:name="_Toc190941184"/>
      <w:bookmarkStart w:id="482" w:name="_Toc190952087"/>
      <w:r w:rsidRPr="009F59B5">
        <w:rPr>
          <w:rFonts w:hint="eastAsia"/>
        </w:rPr>
        <w:t>6.3</w:t>
      </w:r>
      <w:r w:rsidRPr="009F59B5">
        <w:t>.2</w:t>
      </w:r>
      <w:r w:rsidRPr="009F59B5">
        <w:rPr>
          <w:rFonts w:hint="eastAsia"/>
        </w:rPr>
        <w:t xml:space="preserve"> </w:t>
      </w:r>
      <w:r w:rsidR="006E22DE">
        <w:tab/>
      </w:r>
      <w:r w:rsidRPr="009F59B5">
        <w:t>Report format</w:t>
      </w:r>
      <w:bookmarkEnd w:id="473"/>
      <w:bookmarkEnd w:id="474"/>
      <w:bookmarkEnd w:id="475"/>
      <w:bookmarkEnd w:id="476"/>
      <w:bookmarkEnd w:id="477"/>
      <w:bookmarkEnd w:id="478"/>
      <w:bookmarkEnd w:id="479"/>
      <w:bookmarkEnd w:id="480"/>
      <w:bookmarkEnd w:id="481"/>
      <w:bookmarkEnd w:id="482"/>
    </w:p>
    <w:p w14:paraId="1AE40B4B" w14:textId="77777777" w:rsidR="00927B65" w:rsidRPr="004578DC" w:rsidRDefault="00927B65" w:rsidP="00927B65">
      <w:pPr>
        <w:jc w:val="both"/>
      </w:pPr>
      <w:r w:rsidRPr="004578DC">
        <w:t>The QoE report is formatted as an XML document that complies with the XML schema in listing 16.</w:t>
      </w:r>
      <w:r>
        <w:t>4.</w:t>
      </w:r>
      <w:r w:rsidRPr="004578DC">
        <w:t>1of TS 26.</w:t>
      </w:r>
      <w:r>
        <w:t>114</w:t>
      </w:r>
      <w:r w:rsidRPr="004578DC">
        <w:t xml:space="preserve"> [7]. </w:t>
      </w:r>
    </w:p>
    <w:p w14:paraId="3991FC3C" w14:textId="77777777" w:rsidR="00927B65" w:rsidRDefault="00927B65" w:rsidP="00927B65">
      <w:pPr>
        <w:jc w:val="both"/>
      </w:pPr>
      <w:r w:rsidRPr="004578DC">
        <w:t>The schema in listing </w:t>
      </w:r>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 26.</w:t>
      </w:r>
      <w:r>
        <w:t>114</w:t>
      </w:r>
      <w:r w:rsidRPr="004578DC">
        <w:t> </w:t>
      </w:r>
      <w:r>
        <w:t>[</w:t>
      </w:r>
      <w:r w:rsidRPr="004578DC">
        <w:t xml:space="preserve">7]. </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77777777" w:rsidR="00927B65" w:rsidRPr="00475F71" w:rsidRDefault="00927B65" w:rsidP="00754B5C">
      <w:pPr>
        <w:pStyle w:val="TH"/>
      </w:pPr>
      <w:r w:rsidRPr="00475F71">
        <w:t>Listing 6.3.2-1: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lastRenderedPageBreak/>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278BD1DA" w14:textId="6860B8AC" w:rsidR="006E467C" w:rsidRPr="009F59B5" w:rsidRDefault="006E467C" w:rsidP="00075F85">
      <w:pPr>
        <w:pStyle w:val="EX"/>
        <w:ind w:left="0" w:firstLine="0"/>
      </w:pPr>
    </w:p>
    <w:p w14:paraId="331E2FFA" w14:textId="6E276A4F" w:rsidR="00075F85" w:rsidRPr="004D3578" w:rsidRDefault="004D2F4B" w:rsidP="00075F85">
      <w:pPr>
        <w:pStyle w:val="Heading1"/>
      </w:pPr>
      <w:bookmarkStart w:id="483" w:name="_Toc163031948"/>
      <w:bookmarkStart w:id="484" w:name="_Toc182322092"/>
      <w:bookmarkStart w:id="485" w:name="_Toc182322158"/>
      <w:bookmarkStart w:id="486" w:name="_Toc182322196"/>
      <w:bookmarkStart w:id="487" w:name="_Toc182322296"/>
      <w:bookmarkStart w:id="488" w:name="_Toc182323115"/>
      <w:bookmarkStart w:id="489" w:name="_Toc182323260"/>
      <w:bookmarkStart w:id="490" w:name="_Toc190891431"/>
      <w:bookmarkStart w:id="491" w:name="_Toc190891574"/>
      <w:bookmarkStart w:id="492" w:name="_Toc190891743"/>
      <w:bookmarkStart w:id="493" w:name="_Toc190892018"/>
      <w:bookmarkStart w:id="494" w:name="_Toc190892854"/>
      <w:bookmarkStart w:id="495" w:name="_Toc190941185"/>
      <w:bookmarkStart w:id="496" w:name="_Toc190952088"/>
      <w:r>
        <w:t>7</w:t>
      </w:r>
      <w:r w:rsidR="00075F85" w:rsidRPr="004D3578">
        <w:tab/>
      </w:r>
      <w:r w:rsidR="00075F85">
        <w:t>Procedures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00075F85">
        <w:t xml:space="preserve"> </w:t>
      </w:r>
    </w:p>
    <w:p w14:paraId="753AAF67" w14:textId="77777777" w:rsidR="003D67DA" w:rsidRDefault="006C3495" w:rsidP="00754B5C">
      <w:pPr>
        <w:pStyle w:val="Heading2"/>
      </w:pPr>
      <w:bookmarkStart w:id="497" w:name="_Toc175303650"/>
      <w:bookmarkStart w:id="498" w:name="_Toc190891432"/>
      <w:bookmarkStart w:id="499" w:name="_Toc190891575"/>
      <w:bookmarkStart w:id="500" w:name="_Toc190891744"/>
      <w:bookmarkStart w:id="501" w:name="_Toc190892019"/>
      <w:bookmarkStart w:id="502" w:name="_Toc190892855"/>
      <w:bookmarkStart w:id="503" w:name="_Toc190941186"/>
      <w:bookmarkStart w:id="504" w:name="_Toc190952089"/>
      <w:r w:rsidRPr="00754B5C">
        <w:t>7.1</w:t>
      </w:r>
      <w:r w:rsidRPr="00754B5C">
        <w:tab/>
        <w:t>Procedures for session establishment</w:t>
      </w:r>
      <w:bookmarkEnd w:id="497"/>
      <w:bookmarkEnd w:id="498"/>
      <w:bookmarkEnd w:id="499"/>
      <w:bookmarkEnd w:id="500"/>
      <w:bookmarkEnd w:id="501"/>
      <w:bookmarkEnd w:id="502"/>
      <w:bookmarkEnd w:id="503"/>
      <w:bookmarkEnd w:id="504"/>
    </w:p>
    <w:p w14:paraId="498352D3" w14:textId="6713856A" w:rsidR="003D67DA" w:rsidRPr="001558BE" w:rsidRDefault="003D67DA" w:rsidP="003D67DA">
      <w:pPr>
        <w:pStyle w:val="Heading3"/>
      </w:pPr>
      <w:bookmarkStart w:id="505" w:name="_Toc190952090"/>
      <w:r w:rsidRPr="001558BE">
        <w:t>7.</w:t>
      </w:r>
      <w:r>
        <w:t>1</w:t>
      </w:r>
      <w:r w:rsidRPr="001558BE">
        <w:t>.</w:t>
      </w:r>
      <w:r>
        <w:t>1</w:t>
      </w:r>
      <w:r w:rsidRPr="001558BE">
        <w:tab/>
      </w:r>
      <w:r>
        <w:t>General procedures</w:t>
      </w:r>
      <w:bookmarkEnd w:id="505"/>
      <w:r>
        <w:t xml:space="preserve"> </w:t>
      </w:r>
    </w:p>
    <w:p w14:paraId="7F03F949" w14:textId="28ADD729"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 </w:t>
      </w:r>
    </w:p>
    <w:p w14:paraId="567F5769" w14:textId="77777777" w:rsidR="006C3495" w:rsidRPr="004C7C4B" w:rsidRDefault="006C3495" w:rsidP="006C3495">
      <w:pPr>
        <w:pStyle w:val="B1"/>
        <w:jc w:val="center"/>
        <w:rPr>
          <w:noProof/>
          <w:lang w:val="en-US"/>
        </w:rPr>
      </w:pPr>
    </w:p>
    <w:p w14:paraId="6E493494" w14:textId="39D48C8A" w:rsidR="006C3495" w:rsidRDefault="006C3495" w:rsidP="006C3495">
      <w:pPr>
        <w:pStyle w:val="B1"/>
        <w:jc w:val="center"/>
      </w:pPr>
    </w:p>
    <w:p w14:paraId="0972FF04" w14:textId="77777777" w:rsidR="006C3495" w:rsidRDefault="006C3495" w:rsidP="006C3495">
      <w:pPr>
        <w:pStyle w:val="B1"/>
        <w:jc w:val="center"/>
        <w:rPr>
          <w:lang w:val="en-US"/>
        </w:rPr>
      </w:pPr>
      <w:r>
        <w:object w:dxaOrig="9720" w:dyaOrig="9375" w14:anchorId="7A078214">
          <v:shape id="_x0000_i1028" type="#_x0000_t75" style="width:374.2pt;height:366.9pt" o:ole="">
            <v:imagedata r:id="rId21" o:title=""/>
          </v:shape>
          <o:OLEObject Type="Embed" ProgID="Mscgen.Chart" ShapeID="_x0000_i1028" DrawAspect="Content" ObjectID="_1801569168" r:id="rId22"/>
        </w:object>
      </w:r>
    </w:p>
    <w:p w14:paraId="1BADE9A3" w14:textId="3138C790" w:rsidR="006C3495" w:rsidRDefault="006C3495" w:rsidP="0071268D">
      <w:pPr>
        <w:pStyle w:val="TF"/>
        <w:rPr>
          <w:lang w:val="en-US"/>
        </w:rPr>
      </w:pPr>
      <w:bookmarkStart w:id="506" w:name="_Hlk182230363"/>
      <w:r w:rsidRPr="00413A72">
        <w:t>Figure7.1</w:t>
      </w:r>
      <w:r w:rsidR="003D67DA">
        <w:t>.1</w:t>
      </w:r>
      <w:r w:rsidRPr="00413A72">
        <w:t xml:space="preserve">-1: </w:t>
      </w:r>
      <w:r>
        <w:t>General procedures</w:t>
      </w:r>
      <w:r w:rsidRPr="00413A72">
        <w:t xml:space="preserve"> for split rendering </w:t>
      </w:r>
      <w:r>
        <w:t>session establishment</w:t>
      </w:r>
    </w:p>
    <w:bookmarkEnd w:id="506"/>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88752D" w:rsidRDefault="006C3495" w:rsidP="0088752D">
      <w:pPr>
        <w:pStyle w:val="B1"/>
      </w:pPr>
      <w:r w:rsidRPr="0088752D">
        <w:t>1:</w:t>
      </w:r>
      <w:r w:rsidR="0088752D" w:rsidRPr="00475F71">
        <w:tab/>
      </w:r>
      <w:r w:rsidRPr="0088752D">
        <w:t>The UE1 initiates an IMS session including bootstrap data channel establishment with the originating MF.</w:t>
      </w:r>
    </w:p>
    <w:p w14:paraId="18248A4B" w14:textId="15BF6AF6" w:rsidR="006C3495" w:rsidRPr="0088752D" w:rsidRDefault="006C3495" w:rsidP="0088752D">
      <w:pPr>
        <w:pStyle w:val="B1"/>
      </w:pPr>
      <w:r w:rsidRPr="0088752D">
        <w:t>2:</w:t>
      </w:r>
      <w:r w:rsidR="0088752D" w:rsidRPr="00475F71">
        <w:tab/>
      </w:r>
      <w:r w:rsidRPr="0088752D">
        <w:t>UE</w:t>
      </w:r>
      <w:r w:rsidRPr="0071268D">
        <w:t>1</w:t>
      </w:r>
      <w:r w:rsidRPr="0088752D">
        <w:t xml:space="preserve"> sends a request to IMS AS to establish an application data channel for a split rendering session:</w:t>
      </w:r>
    </w:p>
    <w:p w14:paraId="4CDA26F4" w14:textId="6B771DC8" w:rsidR="006C3495" w:rsidRPr="0088752D" w:rsidRDefault="006C3495" w:rsidP="0071268D">
      <w:pPr>
        <w:pStyle w:val="B1"/>
        <w:ind w:firstLine="0"/>
      </w:pPr>
      <w:r w:rsidRPr="0088752D">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88752D" w:rsidRDefault="006C3495" w:rsidP="0088752D">
      <w:pPr>
        <w:pStyle w:val="B1"/>
      </w:pPr>
      <w:r w:rsidRPr="0088752D">
        <w:t>3:</w:t>
      </w:r>
      <w:r w:rsidR="0088752D" w:rsidRPr="00475F71">
        <w:tab/>
      </w:r>
      <w:r w:rsidRPr="0088752D">
        <w:t xml:space="preserve">The IMS AS sends DCSF the event notifications including split rendering related information. </w:t>
      </w:r>
    </w:p>
    <w:p w14:paraId="4A07B7F6" w14:textId="13DA6CEB" w:rsidR="006C3495" w:rsidRPr="0088752D" w:rsidRDefault="006C3495" w:rsidP="0088752D">
      <w:pPr>
        <w:pStyle w:val="B1"/>
      </w:pPr>
      <w:r w:rsidRPr="0088752D">
        <w:t>4:</w:t>
      </w:r>
      <w:r w:rsidR="0088752D" w:rsidRPr="00475F71">
        <w:tab/>
      </w:r>
      <w:r w:rsidRPr="0088752D">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3D912F64" w:rsidR="006C3495" w:rsidRPr="0088752D" w:rsidRDefault="006C3495" w:rsidP="0088752D">
      <w:pPr>
        <w:pStyle w:val="B1"/>
      </w:pPr>
      <w:r w:rsidRPr="0088752D">
        <w:t>5 and 6: The IMS AS receives the data channel control instructions from the DCSF and accordingly interacts with the MF via DC2.</w:t>
      </w:r>
    </w:p>
    <w:p w14:paraId="3797B704" w14:textId="77777777" w:rsidR="006C3495" w:rsidRPr="005556D4" w:rsidRDefault="006C3495" w:rsidP="0088752D">
      <w:pPr>
        <w:pStyle w:val="B1"/>
        <w:rPr>
          <w:i/>
          <w:iCs/>
        </w:rPr>
      </w:pPr>
      <w:r w:rsidRPr="005556D4">
        <w:rPr>
          <w:i/>
          <w:iCs/>
        </w:rPr>
        <w:t xml:space="preserve">Editor’s Note: MF discovery for split rendering is FFS. </w:t>
      </w:r>
    </w:p>
    <w:p w14:paraId="1BA32ED2" w14:textId="05D3D5C4" w:rsidR="006C3495" w:rsidRPr="0088752D" w:rsidRDefault="006C3495" w:rsidP="0088752D">
      <w:pPr>
        <w:pStyle w:val="B1"/>
      </w:pPr>
      <w:r w:rsidRPr="0088752D">
        <w:t xml:space="preserve">7: </w:t>
      </w:r>
      <w:r w:rsidR="0088752D" w:rsidRPr="00475F71">
        <w:tab/>
      </w:r>
      <w:r w:rsidRPr="0088752D">
        <w:t xml:space="preserve">The IMS AS sends a split rendering session establishment request to the </w:t>
      </w:r>
      <w:r w:rsidRPr="0071268D">
        <w:t xml:space="preserve">DC AS via the </w:t>
      </w:r>
      <w:r w:rsidRPr="0088752D">
        <w:t>DCSF, , the request may include the information of the objects to be rendered in IMS network.</w:t>
      </w:r>
    </w:p>
    <w:p w14:paraId="5E48002F" w14:textId="19333CF5" w:rsidR="006C3495" w:rsidRPr="0088752D" w:rsidRDefault="006C3495" w:rsidP="0088752D">
      <w:pPr>
        <w:pStyle w:val="B1"/>
      </w:pPr>
      <w:r w:rsidRPr="0088752D">
        <w:lastRenderedPageBreak/>
        <w:t>8:</w:t>
      </w:r>
      <w:r w:rsidR="0088752D" w:rsidRPr="00475F71">
        <w:tab/>
      </w:r>
      <w:r w:rsidRPr="0088752D">
        <w:t xml:space="preserve">The </w:t>
      </w:r>
      <w:r w:rsidRPr="0071268D">
        <w:t>DC AS</w:t>
      </w:r>
      <w:r w:rsidRPr="0088752D">
        <w:t xml:space="preserve"> sends a description of the split rendering output to the IMS AS</w:t>
      </w:r>
      <w:r w:rsidRPr="0071268D">
        <w:t xml:space="preserve"> via the DCSF</w:t>
      </w:r>
      <w:r w:rsidRPr="0088752D">
        <w:t xml:space="preserve">. </w:t>
      </w:r>
    </w:p>
    <w:p w14:paraId="2767FFD4" w14:textId="088AB50C" w:rsidR="0088752D" w:rsidRPr="0088752D" w:rsidRDefault="006C3495" w:rsidP="0088752D">
      <w:pPr>
        <w:pStyle w:val="B1"/>
      </w:pPr>
      <w:r w:rsidRPr="0088752D">
        <w:t>9:</w:t>
      </w:r>
      <w:r w:rsidR="0088752D" w:rsidRPr="00475F71">
        <w:tab/>
      </w:r>
      <w:r w:rsidRPr="0088752D">
        <w:t>The IMS AS sends the media resource allocation request to the MF, to reserve XR media rendering resource for the UE1.</w:t>
      </w:r>
    </w:p>
    <w:p w14:paraId="16DA7360" w14:textId="40EA9FDA" w:rsidR="006C3495" w:rsidRPr="0088752D" w:rsidRDefault="006C3495" w:rsidP="0088752D">
      <w:pPr>
        <w:pStyle w:val="B1"/>
      </w:pPr>
      <w:r w:rsidRPr="0088752D">
        <w:t>10:</w:t>
      </w:r>
      <w:r w:rsidR="00413ED5" w:rsidRPr="0088752D">
        <w:tab/>
      </w:r>
      <w:r w:rsidR="0088752D" w:rsidRPr="00475F71">
        <w:t xml:space="preserve"> </w:t>
      </w:r>
      <w:r w:rsidRPr="0088752D">
        <w:t>When the resources are allocated successfully, the MF returns a successful response to the IMS AS.</w:t>
      </w:r>
    </w:p>
    <w:p w14:paraId="5588F6C0" w14:textId="09C1D78B" w:rsidR="006C3495" w:rsidRPr="0088752D" w:rsidRDefault="006C3495" w:rsidP="0088752D">
      <w:pPr>
        <w:pStyle w:val="B1"/>
      </w:pPr>
      <w:r w:rsidRPr="0088752D">
        <w:t>11:</w:t>
      </w:r>
      <w:r w:rsidR="0088752D" w:rsidRPr="00475F71">
        <w:tab/>
        <w:t xml:space="preserve"> </w:t>
      </w:r>
      <w:r w:rsidRPr="0088752D">
        <w:t xml:space="preserve">The IMS AS returns a successful response to the UE1. </w:t>
      </w:r>
    </w:p>
    <w:p w14:paraId="026F0B88" w14:textId="20930265" w:rsidR="006C3495" w:rsidRPr="0088752D" w:rsidRDefault="006C3495" w:rsidP="0088752D">
      <w:pPr>
        <w:pStyle w:val="B1"/>
      </w:pPr>
      <w:r w:rsidRPr="0088752D">
        <w:t>12:</w:t>
      </w:r>
      <w:r w:rsidR="00413ED5" w:rsidRPr="0088752D">
        <w:tab/>
      </w:r>
      <w:r w:rsidR="0088752D" w:rsidRPr="00475F71">
        <w:t xml:space="preserve"> </w:t>
      </w:r>
      <w:r w:rsidRPr="0088752D">
        <w:t xml:space="preserve">Successful split rendering session is established between </w:t>
      </w:r>
      <w:r w:rsidRPr="0088752D">
        <w:rPr>
          <w:rFonts w:hint="eastAsia"/>
        </w:rPr>
        <w:t>UE1</w:t>
      </w:r>
      <w:r w:rsidRPr="0088752D">
        <w:t xml:space="preserve"> and </w:t>
      </w:r>
      <w:r w:rsidRPr="0088752D">
        <w:rPr>
          <w:rFonts w:hint="eastAsia"/>
        </w:rPr>
        <w:t>MF</w:t>
      </w:r>
      <w:r w:rsidRPr="0088752D">
        <w:t xml:space="preserve"> through the application data channel.</w:t>
      </w:r>
    </w:p>
    <w:p w14:paraId="791A0378" w14:textId="33612AB0" w:rsidR="006C3495" w:rsidRPr="005556D4" w:rsidRDefault="006C3495" w:rsidP="0088752D">
      <w:pPr>
        <w:pStyle w:val="B1"/>
        <w:rPr>
          <w:i/>
          <w:iCs/>
        </w:rPr>
      </w:pPr>
      <w:r w:rsidRPr="005556D4">
        <w:rPr>
          <w:i/>
          <w:iCs/>
        </w:rPr>
        <w:t>Editor’s note: more details of session establishments for P2P and P2A scenarios are provided in clause 7.1.</w:t>
      </w:r>
      <w:r w:rsidR="003D67DA">
        <w:rPr>
          <w:i/>
          <w:iCs/>
        </w:rPr>
        <w:t>2</w:t>
      </w:r>
      <w:r w:rsidR="003D67DA" w:rsidRPr="005556D4">
        <w:rPr>
          <w:i/>
          <w:iCs/>
        </w:rPr>
        <w:t xml:space="preserve"> </w:t>
      </w:r>
      <w:r w:rsidRPr="005556D4">
        <w:rPr>
          <w:i/>
          <w:iCs/>
        </w:rPr>
        <w:t>and 7.1.</w:t>
      </w:r>
      <w:r w:rsidR="003D67DA">
        <w:rPr>
          <w:i/>
          <w:iCs/>
        </w:rPr>
        <w:t>3</w:t>
      </w:r>
      <w:r w:rsidRPr="005556D4">
        <w:rPr>
          <w:i/>
          <w:iCs/>
        </w:rPr>
        <w:t xml:space="preserve">. </w:t>
      </w:r>
    </w:p>
    <w:p w14:paraId="23FBD6E4" w14:textId="77777777" w:rsidR="006C3495" w:rsidRPr="00DE531B" w:rsidRDefault="006C3495" w:rsidP="006C3495">
      <w:pPr>
        <w:pStyle w:val="B1"/>
      </w:pPr>
    </w:p>
    <w:p w14:paraId="155D8445" w14:textId="31AF5F4E" w:rsidR="006C3495" w:rsidRPr="008C6E03" w:rsidRDefault="006C3495" w:rsidP="00743FC1">
      <w:pPr>
        <w:pStyle w:val="Heading3"/>
      </w:pPr>
      <w:bookmarkStart w:id="507" w:name="_Toc190891433"/>
      <w:bookmarkStart w:id="508" w:name="_Toc190891576"/>
      <w:bookmarkStart w:id="509" w:name="_Toc190891745"/>
      <w:bookmarkStart w:id="510" w:name="_Toc190892020"/>
      <w:bookmarkStart w:id="511" w:name="_Toc190892856"/>
      <w:bookmarkStart w:id="512" w:name="_Toc190941187"/>
      <w:bookmarkStart w:id="513" w:name="_Toc190952091"/>
      <w:r w:rsidRPr="008C6E03">
        <w:t>7.1.</w:t>
      </w:r>
      <w:r w:rsidR="003D67DA">
        <w:t>2</w:t>
      </w:r>
      <w:r w:rsidR="003D67DA" w:rsidRPr="008C6E03">
        <w:t xml:space="preserve"> </w:t>
      </w:r>
      <w:r w:rsidR="00E95A08">
        <w:tab/>
      </w:r>
      <w:r w:rsidRPr="008C6E03">
        <w:t>Procedures for P2P session establishment</w:t>
      </w:r>
      <w:bookmarkEnd w:id="507"/>
      <w:bookmarkEnd w:id="508"/>
      <w:bookmarkEnd w:id="509"/>
      <w:bookmarkEnd w:id="510"/>
      <w:bookmarkEnd w:id="511"/>
      <w:bookmarkEnd w:id="512"/>
      <w:bookmarkEnd w:id="513"/>
      <w:r w:rsidRPr="008C6E03">
        <w:t xml:space="preserve"> </w:t>
      </w:r>
    </w:p>
    <w:p w14:paraId="3FA80AFB" w14:textId="2FE8041C"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2CBA16B4" w14:textId="77777777" w:rsidR="006C3495" w:rsidRDefault="006C3495" w:rsidP="006C3495">
      <w:pPr>
        <w:ind w:left="568" w:hanging="284"/>
        <w:rPr>
          <w:lang w:val="en-US"/>
        </w:rPr>
      </w:pPr>
    </w:p>
    <w:p w14:paraId="7A05B0DB" w14:textId="77777777" w:rsidR="006C3495" w:rsidRDefault="006C3495" w:rsidP="006C3495">
      <w:pPr>
        <w:ind w:left="568" w:hanging="284"/>
        <w:jc w:val="center"/>
      </w:pPr>
      <w:r w:rsidRPr="00AB084B">
        <w:object w:dxaOrig="11325" w:dyaOrig="11160" w14:anchorId="0D164349">
          <v:shape id="_x0000_i1029" type="#_x0000_t75" style="width:382pt;height:373.75pt" o:ole="">
            <v:imagedata r:id="rId23" o:title=""/>
          </v:shape>
          <o:OLEObject Type="Embed" ProgID="Mscgen.Chart" ShapeID="_x0000_i1029" DrawAspect="Content" ObjectID="_1801569169" r:id="rId24"/>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Default="0088752D" w:rsidP="0071268D">
      <w:pPr>
        <w:pStyle w:val="B1"/>
      </w:pPr>
      <w:r>
        <w:t>1</w:t>
      </w:r>
      <w:r w:rsidR="00475F71">
        <w:t>:</w:t>
      </w:r>
      <w:r>
        <w:t xml:space="preserve"> </w:t>
      </w:r>
      <w:r>
        <w:tab/>
      </w:r>
      <w:r w:rsidR="006C3495" w:rsidRPr="0088752D">
        <w:t>IMS session establishment between UE1 and UE2, including bootstrap session establishment by UE1 and UE2 with originating MF.</w:t>
      </w:r>
      <w:r>
        <w:t xml:space="preserve"> </w:t>
      </w:r>
    </w:p>
    <w:p w14:paraId="2B58B3D1" w14:textId="11B11D0F" w:rsidR="0088752D" w:rsidRPr="0088752D" w:rsidRDefault="006C3495" w:rsidP="0071268D">
      <w:pPr>
        <w:pStyle w:val="B1"/>
      </w:pPr>
      <w:r w:rsidRPr="0088752D">
        <w:lastRenderedPageBreak/>
        <w:t>2-12: Split rendering session establishment between UE1 and originating MF according to the steps 2-12 of clause 7.1.</w:t>
      </w:r>
      <w:r w:rsidR="003D67DA">
        <w:t>1.</w:t>
      </w:r>
      <w:r w:rsidRPr="0088752D">
        <w:t xml:space="preserve"> </w:t>
      </w:r>
    </w:p>
    <w:p w14:paraId="2587B573" w14:textId="6F9E94CE" w:rsidR="006C3495" w:rsidRPr="0088752D" w:rsidRDefault="006C3495" w:rsidP="0071268D">
      <w:pPr>
        <w:pStyle w:val="B1"/>
      </w:pPr>
      <w:r w:rsidRPr="0088752D">
        <w:t>13:</w:t>
      </w:r>
      <w:r w:rsidR="0088752D">
        <w:t xml:space="preserve"> </w:t>
      </w:r>
      <w:r w:rsidRPr="0088752D">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88752D" w:rsidRDefault="006C3495" w:rsidP="0071268D">
      <w:pPr>
        <w:pStyle w:val="B1"/>
      </w:pPr>
      <w:r w:rsidRPr="0088752D">
        <w:t xml:space="preserve">14: Successful split rendering session is established between </w:t>
      </w:r>
      <w:r w:rsidRPr="0071268D">
        <w:t>UE1</w:t>
      </w:r>
      <w:r w:rsidRPr="0088752D">
        <w:t xml:space="preserve"> and </w:t>
      </w:r>
      <w:r w:rsidRPr="0071268D">
        <w:t>UE2</w:t>
      </w:r>
      <w:r w:rsidRPr="0088752D">
        <w:t xml:space="preserve"> through the application data channel anchored by the MF. </w:t>
      </w:r>
    </w:p>
    <w:p w14:paraId="295FDB94" w14:textId="1BE4F62A" w:rsidR="006C3495" w:rsidRPr="008C6E03" w:rsidRDefault="006C3495" w:rsidP="0071268D">
      <w:pPr>
        <w:pStyle w:val="Heading3"/>
      </w:pPr>
      <w:bookmarkStart w:id="514" w:name="_Toc190891434"/>
      <w:bookmarkStart w:id="515" w:name="_Toc190891577"/>
      <w:bookmarkStart w:id="516" w:name="_Toc190891746"/>
      <w:bookmarkStart w:id="517" w:name="_Toc190892021"/>
      <w:bookmarkStart w:id="518" w:name="_Toc190892857"/>
      <w:bookmarkStart w:id="519" w:name="_Toc190941188"/>
      <w:bookmarkStart w:id="520" w:name="_Toc190952092"/>
      <w:r w:rsidRPr="008C6E03">
        <w:t>7.1.</w:t>
      </w:r>
      <w:r w:rsidR="003D67DA">
        <w:t>3</w:t>
      </w:r>
      <w:r w:rsidR="003D67DA" w:rsidRPr="008C6E03">
        <w:t xml:space="preserve"> </w:t>
      </w:r>
      <w:r w:rsidR="00E95A08">
        <w:tab/>
      </w:r>
      <w:r w:rsidRPr="008C6E03">
        <w:t>Procedures for P2A(/2P) session establishment</w:t>
      </w:r>
      <w:bookmarkEnd w:id="514"/>
      <w:bookmarkEnd w:id="515"/>
      <w:bookmarkEnd w:id="516"/>
      <w:bookmarkEnd w:id="517"/>
      <w:bookmarkEnd w:id="518"/>
      <w:bookmarkEnd w:id="519"/>
      <w:bookmarkEnd w:id="520"/>
    </w:p>
    <w:bookmarkStart w:id="521" w:name="_Hlk181889211"/>
    <w:p w14:paraId="5D779122" w14:textId="77777777" w:rsidR="006C3495" w:rsidRPr="00D673C3" w:rsidRDefault="006C3495" w:rsidP="006C3495">
      <w:pPr>
        <w:tabs>
          <w:tab w:val="left" w:pos="5310"/>
        </w:tabs>
        <w:jc w:val="center"/>
      </w:pPr>
      <w:r>
        <w:rPr>
          <w:noProof/>
        </w:rPr>
        <w:object w:dxaOrig="15360" w:dyaOrig="13120" w14:anchorId="1DF3B47D">
          <v:shape id="_x0000_i1030" type="#_x0000_t75" style="width:475.55pt;height:403.55pt" o:ole="">
            <v:imagedata r:id="rId25" o:title=""/>
          </v:shape>
          <o:OLEObject Type="Embed" ProgID="Mscgen.Chart" ShapeID="_x0000_i1030" DrawAspect="Content" ObjectID="_1801569170" r:id="rId26"/>
        </w:object>
      </w:r>
      <w:bookmarkEnd w:id="521"/>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46DBE5EF" w:rsidR="006C3495" w:rsidRPr="00D673C3" w:rsidRDefault="006C3495" w:rsidP="0071268D">
      <w:pPr>
        <w:pStyle w:val="B1"/>
      </w:pPr>
      <w:r w:rsidRPr="00D673C3">
        <w:t>13:</w:t>
      </w:r>
      <w:r w:rsidR="00475F71">
        <w:t xml:space="preserve"> </w:t>
      </w:r>
      <w:r w:rsidRPr="00D673C3">
        <w:t>The MF exposes its current capabilities and resources to the DC-AS.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082738B2" w:rsidR="006C3495" w:rsidRPr="00D673C3" w:rsidRDefault="006C3495" w:rsidP="0071268D">
      <w:pPr>
        <w:pStyle w:val="B1"/>
      </w:pPr>
      <w:r>
        <w:t>14:</w:t>
      </w:r>
      <w:r w:rsidR="00475F71">
        <w:tab/>
      </w:r>
      <w:r>
        <w:t>DC-AS selects resources at the MF and asks MF to reserve these resources.</w:t>
      </w:r>
    </w:p>
    <w:p w14:paraId="3D1D901E" w14:textId="77777777" w:rsidR="006C3495" w:rsidRPr="00D27A47" w:rsidRDefault="006C3495" w:rsidP="0071268D">
      <w:pPr>
        <w:pStyle w:val="B1"/>
        <w:rPr>
          <w:i/>
          <w:iCs/>
        </w:rPr>
      </w:pPr>
      <w:r w:rsidRPr="00D27A47">
        <w:rPr>
          <w:i/>
          <w:iCs/>
        </w:rPr>
        <w:lastRenderedPageBreak/>
        <w:t>Editor's Note: Details for steps 13 and 14 are FFS.</w:t>
      </w:r>
    </w:p>
    <w:p w14:paraId="5698EE04" w14:textId="2EB42E25" w:rsidR="00475F71" w:rsidRPr="00D673C3" w:rsidRDefault="006C3495" w:rsidP="0071268D">
      <w:pPr>
        <w:pStyle w:val="B1"/>
      </w:pPr>
      <w:r w:rsidRPr="00D673C3">
        <w:t>15:</w:t>
      </w:r>
      <w:r w:rsidR="00475F71">
        <w:tab/>
      </w:r>
      <w:r w:rsidRPr="00D673C3">
        <w:t>DC-AS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37EC7161" w:rsidR="00075F85" w:rsidRPr="00743FC1" w:rsidRDefault="004D2F4B" w:rsidP="00743FC1">
      <w:pPr>
        <w:pStyle w:val="Heading2"/>
      </w:pPr>
      <w:bookmarkStart w:id="522" w:name="_Toc163031950"/>
      <w:bookmarkStart w:id="523" w:name="_Toc182322094"/>
      <w:bookmarkStart w:id="524" w:name="_Toc182322160"/>
      <w:bookmarkStart w:id="525" w:name="_Toc182322198"/>
      <w:bookmarkStart w:id="526" w:name="_Toc182322298"/>
      <w:bookmarkStart w:id="527" w:name="_Toc182323117"/>
      <w:bookmarkStart w:id="528" w:name="_Toc182323262"/>
      <w:bookmarkStart w:id="529" w:name="_Toc190891435"/>
      <w:bookmarkStart w:id="530" w:name="_Toc190891578"/>
      <w:bookmarkStart w:id="531" w:name="_Toc190891747"/>
      <w:bookmarkStart w:id="532" w:name="_Toc190892022"/>
      <w:bookmarkStart w:id="533" w:name="_Toc190892858"/>
      <w:bookmarkStart w:id="534" w:name="_Toc190941189"/>
      <w:bookmarkStart w:id="535" w:name="_Toc190952093"/>
      <w:r w:rsidRPr="00743FC1">
        <w:t>7</w:t>
      </w:r>
      <w:r w:rsidR="00075F85" w:rsidRPr="00743FC1">
        <w:t>.2</w:t>
      </w:r>
      <w:r w:rsidR="00075F85" w:rsidRPr="00743FC1">
        <w:tab/>
      </w:r>
      <w:r w:rsidR="005D0A46" w:rsidRPr="00743FC1">
        <w:t>P</w:t>
      </w:r>
      <w:r w:rsidR="00075F85" w:rsidRPr="00743FC1">
        <w:t>rocedures for session modification</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sidR="00075F85" w:rsidRPr="00743FC1">
        <w:t xml:space="preserve"> </w:t>
      </w:r>
    </w:p>
    <w:p w14:paraId="34830988" w14:textId="4C119384" w:rsidR="003D67DA" w:rsidRPr="003D67DA" w:rsidRDefault="003D67DA" w:rsidP="003D67DA">
      <w:pPr>
        <w:pStyle w:val="Heading3"/>
      </w:pPr>
      <w:bookmarkStart w:id="536" w:name="_Toc190952094"/>
      <w:r w:rsidRPr="003D67DA">
        <w:t>7.2.1</w:t>
      </w:r>
      <w:r w:rsidRPr="003D67DA">
        <w:tab/>
        <w:t>General procedures</w:t>
      </w:r>
      <w:bookmarkEnd w:id="536"/>
      <w:r w:rsidRPr="003D67DA">
        <w:t xml:space="preserve"> </w:t>
      </w:r>
    </w:p>
    <w:p w14:paraId="5A74E128" w14:textId="36E5674C"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r>
        <w:rPr>
          <w:lang w:eastAsia="zh-CN"/>
        </w:rPr>
        <w:t xml:space="preserve"> </w:t>
      </w:r>
    </w:p>
    <w:p w14:paraId="50EE9F1D" w14:textId="10665F97" w:rsidR="005D0A46" w:rsidRPr="00BE309D" w:rsidRDefault="005D0A46" w:rsidP="005D0A46">
      <w:pPr>
        <w:jc w:val="center"/>
        <w:rPr>
          <w:noProof/>
        </w:rPr>
      </w:pPr>
      <w:r w:rsidRPr="002F46A1">
        <w:rPr>
          <w:noProof/>
        </w:rPr>
        <w:object w:dxaOrig="11595" w:dyaOrig="12930" w14:anchorId="4FAC38F3">
          <v:shape id="_x0000_i1031" type="#_x0000_t75" style="width:403.1pt;height:561.8pt" o:ole="">
            <v:imagedata r:id="rId27" o:title=""/>
          </v:shape>
          <o:OLEObject Type="Embed" ProgID="Mscgen.Chart" ShapeID="_x0000_i1031" DrawAspect="Content" ObjectID="_1801569171" r:id="rId28"/>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310E023D" w:rsidR="005D0A46" w:rsidRDefault="005D0A46" w:rsidP="0071268D">
      <w:pPr>
        <w:pStyle w:val="B1"/>
        <w:rPr>
          <w:lang w:val="en-US" w:eastAsia="zh-CN"/>
        </w:rPr>
      </w:pPr>
      <w:r w:rsidRPr="00BE309D">
        <w:rPr>
          <w:lang w:val="en-US" w:eastAsia="zh-CN"/>
        </w:rPr>
        <w:t>1</w:t>
      </w:r>
      <w:r w:rsidRPr="00BE309D">
        <w:rPr>
          <w:rFonts w:hint="eastAsia"/>
          <w:lang w:val="en-US" w:eastAsia="zh-CN"/>
        </w:rPr>
        <w:t xml:space="preserve">: </w:t>
      </w:r>
      <w:r w:rsidR="00B04BEB" w:rsidRPr="00BE309D">
        <w:rPr>
          <w:rFonts w:hint="eastAsia"/>
          <w:lang w:val="en-US" w:eastAsia="zh-CN"/>
        </w:rPr>
        <w:t xml:space="preserve"> </w:t>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0B4C76CF" w:rsidR="005D0A46" w:rsidRDefault="005D0A46" w:rsidP="0071268D">
      <w:pPr>
        <w:pStyle w:val="B1"/>
        <w:rPr>
          <w:lang w:val="en-US" w:eastAsia="zh-CN"/>
        </w:rPr>
      </w:pPr>
      <w:r w:rsidRPr="00D07D68">
        <w:rPr>
          <w:lang w:val="en-US" w:eastAsia="zh-CN"/>
        </w:rPr>
        <w:t xml:space="preserve">2: </w:t>
      </w:r>
      <w:r w:rsidR="00B04BEB" w:rsidRPr="00D07D68">
        <w:rPr>
          <w:lang w:val="en-US" w:eastAsia="zh-CN"/>
        </w:rPr>
        <w:t xml:space="preserve"> </w:t>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p>
    <w:p w14:paraId="38DD15DB" w14:textId="563F8856" w:rsidR="005D0A46" w:rsidRDefault="005D0A46" w:rsidP="0071268D">
      <w:pPr>
        <w:pStyle w:val="B1"/>
        <w:rPr>
          <w:lang w:val="en-US" w:eastAsia="zh-CN"/>
        </w:rPr>
      </w:pPr>
      <w:r>
        <w:rPr>
          <w:lang w:val="en-US" w:eastAsia="zh-CN"/>
        </w:rPr>
        <w:t xml:space="preserve">3: </w:t>
      </w:r>
      <w:r w:rsidR="00B04BEB">
        <w:rPr>
          <w:lang w:val="en-US" w:eastAsia="zh-CN"/>
        </w:rPr>
        <w:t xml:space="preserve"> S</w:t>
      </w:r>
      <w:r>
        <w:rPr>
          <w:lang w:val="en-US" w:eastAsia="zh-CN"/>
        </w:rPr>
        <w:t xml:space="preserve">plit rendering session is running. </w:t>
      </w:r>
    </w:p>
    <w:p w14:paraId="149C3F4A" w14:textId="5E5E2711" w:rsidR="005D0A46" w:rsidRPr="00BE309D" w:rsidRDefault="005D0A46" w:rsidP="0071268D">
      <w:pPr>
        <w:pStyle w:val="B1"/>
        <w:rPr>
          <w:lang w:eastAsia="zh-CN"/>
        </w:rPr>
      </w:pPr>
      <w:r>
        <w:rPr>
          <w:lang w:eastAsia="zh-CN"/>
        </w:rPr>
        <w:t>4</w:t>
      </w:r>
      <w:r w:rsidRPr="00BE309D">
        <w:rPr>
          <w:lang w:eastAsia="zh-CN"/>
        </w:rPr>
        <w:t xml:space="preserve">: </w:t>
      </w:r>
      <w:r w:rsidR="00475F71">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5D0D94D6" w:rsidR="005D0A46" w:rsidRPr="00BE309D" w:rsidRDefault="005D0A46" w:rsidP="0071268D">
      <w:pPr>
        <w:pStyle w:val="B1"/>
        <w:rPr>
          <w:lang w:eastAsia="zh-CN"/>
        </w:rPr>
      </w:pPr>
      <w:r>
        <w:rPr>
          <w:lang w:eastAsia="zh-CN"/>
        </w:rPr>
        <w:lastRenderedPageBreak/>
        <w:t>5</w:t>
      </w:r>
      <w:r w:rsidRPr="00BE309D">
        <w:rPr>
          <w:lang w:eastAsia="zh-CN"/>
        </w:rPr>
        <w:t xml:space="preserve">: </w:t>
      </w:r>
      <w:r w:rsidR="00475F71">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6D13B187" w:rsidR="005D0A46" w:rsidRPr="00BE309D" w:rsidRDefault="005D0A46" w:rsidP="0071268D">
      <w:pPr>
        <w:pStyle w:val="B1"/>
        <w:rPr>
          <w:lang w:eastAsia="zh-CN"/>
        </w:rPr>
      </w:pPr>
      <w:r>
        <w:rPr>
          <w:lang w:eastAsia="zh-CN"/>
        </w:rPr>
        <w:t>6</w:t>
      </w:r>
      <w:r w:rsidRPr="00BE309D">
        <w:rPr>
          <w:lang w:eastAsia="zh-CN"/>
        </w:rPr>
        <w:t xml:space="preserve">: </w:t>
      </w:r>
      <w:r w:rsidR="00475F71">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278E7571" w:rsidR="005D0A46" w:rsidRDefault="005D0A46" w:rsidP="0071268D">
      <w:pPr>
        <w:pStyle w:val="B1"/>
        <w:rPr>
          <w:lang w:eastAsia="zh-CN"/>
        </w:rPr>
      </w:pPr>
      <w:r>
        <w:rPr>
          <w:lang w:eastAsia="zh-CN"/>
        </w:rPr>
        <w:t>7</w:t>
      </w:r>
      <w:r w:rsidRPr="00BE309D">
        <w:rPr>
          <w:lang w:eastAsia="zh-CN"/>
        </w:rPr>
        <w:t xml:space="preserve">: </w:t>
      </w:r>
      <w:r w:rsidR="00475F71">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45ECC1D0" w:rsidR="005D0A46" w:rsidRDefault="005D0A46" w:rsidP="0071268D">
      <w:pPr>
        <w:pStyle w:val="B1"/>
        <w:rPr>
          <w:lang w:eastAsia="zh-CN"/>
        </w:rPr>
      </w:pPr>
      <w:r>
        <w:rPr>
          <w:lang w:eastAsia="zh-CN"/>
        </w:rPr>
        <w:t>8</w:t>
      </w:r>
      <w:r w:rsidRPr="00BE309D">
        <w:rPr>
          <w:lang w:eastAsia="zh-CN"/>
        </w:rPr>
        <w:t xml:space="preserve">: </w:t>
      </w:r>
      <w:r w:rsidR="00B04BEB">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26D41FA2" w:rsidR="005D0A46" w:rsidRPr="00BE309D" w:rsidRDefault="005D0A46" w:rsidP="0071268D">
      <w:pPr>
        <w:pStyle w:val="B1"/>
        <w:rPr>
          <w:lang w:eastAsia="zh-CN"/>
        </w:rPr>
      </w:pPr>
      <w:r>
        <w:rPr>
          <w:lang w:eastAsia="zh-CN"/>
        </w:rPr>
        <w:t>9</w:t>
      </w:r>
      <w:r w:rsidRPr="00BE309D">
        <w:rPr>
          <w:rFonts w:hint="eastAsia"/>
          <w:lang w:eastAsia="zh-CN"/>
        </w:rPr>
        <w:t xml:space="preserve">: </w:t>
      </w:r>
      <w:r w:rsidR="00B04BEB">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32CE3FE0" w:rsidR="005D0A46" w:rsidRPr="00BE309D" w:rsidRDefault="005D0A46" w:rsidP="0071268D">
      <w:pPr>
        <w:pStyle w:val="B1"/>
        <w:rPr>
          <w:lang w:eastAsia="zh-CN"/>
        </w:rPr>
      </w:pPr>
      <w:r>
        <w:rPr>
          <w:lang w:eastAsia="zh-CN"/>
        </w:rPr>
        <w:t>10</w:t>
      </w:r>
      <w:r w:rsidRPr="00BE309D">
        <w:rPr>
          <w:rFonts w:hint="eastAsia"/>
          <w:lang w:eastAsia="zh-CN"/>
        </w:rPr>
        <w:t>:</w:t>
      </w:r>
      <w:r>
        <w:rPr>
          <w:lang w:eastAsia="zh-CN"/>
        </w:rPr>
        <w:t xml:space="preserve"> 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D754CCB" w:rsidR="005D0A46" w:rsidRPr="00BE309D" w:rsidRDefault="005D0A46" w:rsidP="0071268D">
      <w:pPr>
        <w:pStyle w:val="B1"/>
        <w:rPr>
          <w:lang w:eastAsia="zh-CN"/>
        </w:rPr>
      </w:pPr>
      <w:r>
        <w:rPr>
          <w:lang w:eastAsia="zh-CN"/>
        </w:rPr>
        <w:t>11</w:t>
      </w:r>
      <w:r w:rsidRPr="00BE309D">
        <w:rPr>
          <w:lang w:eastAsia="zh-CN"/>
        </w:rPr>
        <w:t xml:space="preserve">: 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607CB522" w:rsidR="005D0A46" w:rsidRPr="0071268D" w:rsidRDefault="005D0A46" w:rsidP="0071268D">
      <w:pPr>
        <w:pStyle w:val="B1"/>
      </w:pPr>
      <w:r w:rsidRPr="0071268D">
        <w:t>12:</w:t>
      </w:r>
      <w:r w:rsidR="00475F71">
        <w:tab/>
      </w:r>
      <w:r w:rsidRPr="0071268D">
        <w:t>The DC AS sends a description of the split rendering output to the IMS AS via DCSF.</w:t>
      </w:r>
    </w:p>
    <w:p w14:paraId="43241FE5" w14:textId="7C014E96" w:rsidR="005D0A46" w:rsidRPr="0071268D" w:rsidRDefault="005D0A46" w:rsidP="0071268D">
      <w:pPr>
        <w:pStyle w:val="B1"/>
      </w:pPr>
      <w:r w:rsidRPr="0071268D">
        <w:t>13:</w:t>
      </w:r>
      <w:r w:rsidR="00475F71">
        <w:tab/>
      </w:r>
      <w:r w:rsidRPr="0071268D">
        <w:t>The IMS AS sends the media resource allocation request to the MF2, to reserve media rendering resource for the UE1.</w:t>
      </w:r>
    </w:p>
    <w:p w14:paraId="5BE87419" w14:textId="3FDD18C2" w:rsidR="005D0A46" w:rsidRPr="0071268D" w:rsidRDefault="005D0A46" w:rsidP="0071268D">
      <w:pPr>
        <w:pStyle w:val="B1"/>
      </w:pPr>
      <w:r w:rsidRPr="0071268D">
        <w:t>14:</w:t>
      </w:r>
      <w:r w:rsidR="00475F71">
        <w:tab/>
      </w:r>
      <w:r w:rsidRPr="0071268D">
        <w:t>When the resources are allocated successfully, the MF2 returns a successful response to the IMS AS.</w:t>
      </w:r>
    </w:p>
    <w:p w14:paraId="7FBAD019" w14:textId="784FB8BE" w:rsidR="005D0A46" w:rsidRPr="0071268D" w:rsidRDefault="005D0A46" w:rsidP="0071268D">
      <w:pPr>
        <w:pStyle w:val="B1"/>
      </w:pPr>
      <w:r w:rsidRPr="0071268D">
        <w:t>15:</w:t>
      </w:r>
      <w:r w:rsidR="00475F71">
        <w:tab/>
      </w:r>
      <w:r w:rsidRPr="0071268D">
        <w:t>The IMS AS returns a successful response to the UE1.</w:t>
      </w:r>
    </w:p>
    <w:p w14:paraId="3CCE5A4D" w14:textId="3A77D0A6" w:rsidR="005D0A46" w:rsidRPr="0071268D" w:rsidRDefault="005D0A46" w:rsidP="0071268D">
      <w:pPr>
        <w:pStyle w:val="B1"/>
      </w:pPr>
      <w:r w:rsidRPr="0071268D">
        <w:t>16:</w:t>
      </w:r>
      <w:r w:rsidR="00475F71">
        <w:tab/>
      </w:r>
      <w:r w:rsidRPr="0071268D">
        <w:t>The modified split rendering session is established between UE1 and MF2 through the data channel.</w:t>
      </w:r>
    </w:p>
    <w:p w14:paraId="536B0254" w14:textId="218C402E"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should serve the split rendering session until MF2 takes over.</w:t>
      </w:r>
    </w:p>
    <w:p w14:paraId="3AAFB19D" w14:textId="1C86F051" w:rsidR="005D0A46" w:rsidRPr="00F63B88" w:rsidRDefault="005D0A46" w:rsidP="005D0A46">
      <w:pPr>
        <w:pStyle w:val="B1"/>
        <w:rPr>
          <w:i/>
          <w:iCs/>
        </w:rPr>
      </w:pPr>
      <w:r w:rsidRPr="00F63B88">
        <w:rPr>
          <w:i/>
          <w:iCs/>
        </w:rPr>
        <w:t xml:space="preserve">Editor’s note: more details of session modification for P2P and P2A scenarios are provided in clause 7.2.2. </w:t>
      </w:r>
    </w:p>
    <w:p w14:paraId="013DB3F3" w14:textId="77777777" w:rsidR="005D0A46" w:rsidRDefault="005D0A46" w:rsidP="005D0A46">
      <w:pPr>
        <w:jc w:val="both"/>
        <w:rPr>
          <w:sz w:val="28"/>
        </w:rPr>
      </w:pPr>
    </w:p>
    <w:p w14:paraId="372D1193" w14:textId="7FBE1176" w:rsidR="005D0A46" w:rsidRPr="008C6E03" w:rsidRDefault="005D0A46" w:rsidP="0071268D">
      <w:pPr>
        <w:pStyle w:val="Heading3"/>
      </w:pPr>
      <w:bookmarkStart w:id="537" w:name="_Toc190891436"/>
      <w:bookmarkStart w:id="538" w:name="_Toc190891579"/>
      <w:bookmarkStart w:id="539" w:name="_Toc190891748"/>
      <w:bookmarkStart w:id="540" w:name="_Toc190892023"/>
      <w:bookmarkStart w:id="541" w:name="_Toc190892859"/>
      <w:bookmarkStart w:id="542" w:name="_Toc190941190"/>
      <w:bookmarkStart w:id="543" w:name="_Toc190952095"/>
      <w:r w:rsidRPr="008C6E03">
        <w:t>7.2.</w:t>
      </w:r>
      <w:r w:rsidR="003D67DA">
        <w:t>2</w:t>
      </w:r>
      <w:r w:rsidR="003D67DA" w:rsidRPr="008C6E03">
        <w:t xml:space="preserve"> </w:t>
      </w:r>
      <w:r w:rsidR="00E95A08">
        <w:tab/>
      </w:r>
      <w:r w:rsidRPr="008C6E03">
        <w:t>Procedures for P2P session modification</w:t>
      </w:r>
      <w:bookmarkEnd w:id="537"/>
      <w:bookmarkEnd w:id="538"/>
      <w:bookmarkEnd w:id="539"/>
      <w:bookmarkEnd w:id="540"/>
      <w:bookmarkEnd w:id="541"/>
      <w:bookmarkEnd w:id="542"/>
      <w:bookmarkEnd w:id="543"/>
      <w:r w:rsidRPr="008C6E03">
        <w:t xml:space="preserve"> </w:t>
      </w:r>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66FE0CDC" w14:textId="77777777" w:rsidR="005D0A46" w:rsidRDefault="005D0A46" w:rsidP="005D0A46">
      <w:pPr>
        <w:ind w:left="568" w:hanging="284"/>
        <w:rPr>
          <w:lang w:val="en-US"/>
        </w:rPr>
      </w:pPr>
    </w:p>
    <w:p w14:paraId="3B4053AD" w14:textId="77777777" w:rsidR="005D0A46" w:rsidRPr="009703D3" w:rsidRDefault="005D0A46" w:rsidP="005D0A46">
      <w:pPr>
        <w:ind w:left="568" w:hanging="284"/>
        <w:rPr>
          <w:lang w:val="en-US"/>
        </w:rPr>
      </w:pPr>
      <w:r w:rsidRPr="00A12E46">
        <w:rPr>
          <w:noProof/>
        </w:rPr>
        <w:object w:dxaOrig="13185" w:dyaOrig="14295" w14:anchorId="1D1197D9">
          <v:shape id="_x0000_i1032" type="#_x0000_t75" style="width:460.9pt;height:619.1pt" o:ole="">
            <v:imagedata r:id="rId29" o:title=""/>
          </v:shape>
          <o:OLEObject Type="Embed" ProgID="Mscgen.Chart" ShapeID="_x0000_i1032" DrawAspect="Content" ObjectID="_1801569172" r:id="rId30"/>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092A7113" w14:textId="77777777" w:rsidR="00075F85" w:rsidRPr="00EC3CAB" w:rsidRDefault="00075F85" w:rsidP="00075F85"/>
    <w:p w14:paraId="3C4095EF" w14:textId="7C4C46CF" w:rsidR="00075F85" w:rsidRPr="00743FC1" w:rsidRDefault="004D2F4B" w:rsidP="00743FC1">
      <w:pPr>
        <w:pStyle w:val="Heading2"/>
      </w:pPr>
      <w:bookmarkStart w:id="544" w:name="_Toc163031951"/>
      <w:bookmarkStart w:id="545" w:name="_Toc182322095"/>
      <w:bookmarkStart w:id="546" w:name="_Toc182322161"/>
      <w:bookmarkStart w:id="547" w:name="_Toc182322199"/>
      <w:bookmarkStart w:id="548" w:name="_Toc182322299"/>
      <w:bookmarkStart w:id="549" w:name="_Toc182323118"/>
      <w:bookmarkStart w:id="550" w:name="_Toc182323263"/>
      <w:bookmarkStart w:id="551" w:name="_Toc190891437"/>
      <w:bookmarkStart w:id="552" w:name="_Toc190891580"/>
      <w:bookmarkStart w:id="553" w:name="_Toc190891749"/>
      <w:bookmarkStart w:id="554" w:name="_Toc190892024"/>
      <w:bookmarkStart w:id="555" w:name="_Toc190892860"/>
      <w:bookmarkStart w:id="556" w:name="_Toc190941191"/>
      <w:bookmarkStart w:id="557" w:name="_Toc190952096"/>
      <w:r w:rsidRPr="00743FC1">
        <w:t>7</w:t>
      </w:r>
      <w:r w:rsidR="00075F85" w:rsidRPr="00743FC1">
        <w:t>.3</w:t>
      </w:r>
      <w:r w:rsidR="00075F85" w:rsidRPr="00743FC1">
        <w:tab/>
        <w:t>Network support procedures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00075F85" w:rsidRPr="00743FC1">
        <w:t xml:space="preserve">  </w:t>
      </w:r>
    </w:p>
    <w:p w14:paraId="334D10F5" w14:textId="37196A98" w:rsidR="003D67DA" w:rsidRPr="001558BE" w:rsidRDefault="003D67DA" w:rsidP="003D67DA">
      <w:pPr>
        <w:pStyle w:val="Heading3"/>
      </w:pPr>
      <w:bookmarkStart w:id="558" w:name="_Toc190952097"/>
      <w:r w:rsidRPr="001558BE">
        <w:t>7.3.</w:t>
      </w:r>
      <w:r>
        <w:t>1</w:t>
      </w:r>
      <w:r w:rsidRPr="001558BE">
        <w:tab/>
      </w:r>
      <w:r>
        <w:t>General procedures</w:t>
      </w:r>
      <w:bookmarkEnd w:id="558"/>
      <w:r>
        <w:t xml:space="preserve"> </w:t>
      </w:r>
    </w:p>
    <w:p w14:paraId="57028E39" w14:textId="0BEE5040" w:rsidR="00EC3CAB" w:rsidRPr="0063027E" w:rsidRDefault="00EC3CAB" w:rsidP="00EC3CAB">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2B0A0E15" w:rsidR="00EC3CAB" w:rsidRDefault="00387E5E" w:rsidP="00413A72">
      <w:pPr>
        <w:jc w:val="center"/>
      </w:pPr>
      <w:r>
        <w:br w:type="page"/>
      </w:r>
      <w:r w:rsidR="003D6AC6">
        <w:object w:dxaOrig="7520" w:dyaOrig="10050" w14:anchorId="6CB6B3CC">
          <v:shape id="_x0000_i1033" type="#_x0000_t75" style="width:290.75pt;height:395.3pt" o:ole="">
            <v:imagedata r:id="rId31" o:title=""/>
          </v:shape>
          <o:OLEObject Type="Embed" ProgID="Mscgen.Chart" ShapeID="_x0000_i1033" DrawAspect="Content" ObjectID="_1801569173" r:id="rId32"/>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50895DF2" w:rsidR="00EC3CAB" w:rsidRDefault="00EC3CAB" w:rsidP="0071268D">
      <w:pPr>
        <w:pStyle w:val="B1"/>
      </w:pPr>
      <w:r w:rsidRPr="5B67850B">
        <w:t>1:</w:t>
      </w:r>
      <w:r>
        <w:t xml:space="preserve"> </w:t>
      </w:r>
      <w:r w:rsidR="00B04BEB">
        <w:tab/>
      </w:r>
      <w:r w:rsidRPr="5B67850B">
        <w:t>The IMS session is established between the SR-DCMTSI client in terminal and a terminating SR</w:t>
      </w:r>
      <w:r w:rsidRPr="538EAAAC">
        <w:t>-</w:t>
      </w:r>
      <w:r w:rsidRPr="5B67850B">
        <w:t>DCMTSI Client which may be in a terminal. For Person to Person 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lastRenderedPageBreak/>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3E19BA1E"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[shall] support the message format defined in Annex A.</w:t>
      </w:r>
      <w:r w:rsidR="00EB1D37">
        <w:t>2</w:t>
      </w:r>
      <w:r w:rsidRPr="00F17FDA">
        <w:t>.</w:t>
      </w:r>
      <w:r w:rsidR="00EB1D37">
        <w:t>6</w:t>
      </w:r>
      <w:r w:rsidRPr="00F17FDA">
        <w:t>.</w:t>
      </w:r>
    </w:p>
    <w:p w14:paraId="6E278B2D" w14:textId="213E5CB6" w:rsidR="00EC3CAB" w:rsidRPr="0071268D" w:rsidRDefault="00EC3CAB" w:rsidP="0071268D">
      <w:pPr>
        <w:pStyle w:val="B1"/>
      </w:pPr>
      <w:r w:rsidRPr="0071268D">
        <w:t xml:space="preserve">9: </w:t>
      </w:r>
      <w:r w:rsidR="006C7C23">
        <w:tab/>
      </w:r>
      <w:r w:rsidRPr="0071268D">
        <w:t>A trigger to adapt the split occurs at the SR-DCMTSI client in terminal; the trigger may be, for example, a change in available UE resources (e.g. battery, compute)</w:t>
      </w:r>
      <w:r w:rsidR="004C71CF" w:rsidRPr="0071268D">
        <w:t xml:space="preserve"> or updated metadata</w:t>
      </w:r>
      <w:r w:rsidRPr="0071268D">
        <w:t xml:space="preserve">, changes in QoE of the </w:t>
      </w:r>
      <w:r w:rsidR="009F59B5" w:rsidRPr="0071268D">
        <w:t>split rendering</w:t>
      </w:r>
      <w:r w:rsidRPr="0071268D">
        <w:t xml:space="preserve"> session, changes in the scene/application being rendered. </w:t>
      </w:r>
    </w:p>
    <w:p w14:paraId="7E1326B2" w14:textId="707769F0" w:rsidR="00EC3CAB" w:rsidRPr="0071268D" w:rsidRDefault="00EC3CAB" w:rsidP="0071268D">
      <w:pPr>
        <w:pStyle w:val="B1"/>
      </w:pPr>
      <w:r w:rsidRPr="0071268D">
        <w:t>10: The SR-DCMTSI client in terminal decides if a new split of the rendering operations is needed and determines the new split.</w:t>
      </w:r>
    </w:p>
    <w:p w14:paraId="3FC0637D" w14:textId="30280264" w:rsidR="00EC3CAB" w:rsidRPr="0071268D" w:rsidRDefault="00EC3CAB" w:rsidP="0071268D">
      <w:pPr>
        <w:pStyle w:val="B1"/>
      </w:pPr>
      <w:r w:rsidRPr="0071268D">
        <w:t>11: The SR-DCMTSI client in terminal sends a request to the MF to adapt the split to the new split.</w:t>
      </w:r>
    </w:p>
    <w:p w14:paraId="52B590BE" w14:textId="09F086E1" w:rsidR="00EC3CAB" w:rsidRPr="0071268D" w:rsidRDefault="00EC3CAB" w:rsidP="0071268D">
      <w:pPr>
        <w:pStyle w:val="B1"/>
      </w:pPr>
      <w:r w:rsidRPr="0071268D">
        <w:t>12: The MF actuates the new split of the rendering operations.</w:t>
      </w:r>
    </w:p>
    <w:p w14:paraId="1A7EBD2A" w14:textId="6B732354" w:rsidR="00EC3CAB" w:rsidRPr="0071268D" w:rsidRDefault="00EC3CAB" w:rsidP="0071268D">
      <w:pPr>
        <w:pStyle w:val="B1"/>
      </w:pPr>
      <w:r w:rsidRPr="0071268D">
        <w:t>13: The MF sends an acknowledgment of the new split to the SR-DCMTSI client in terminal.</w:t>
      </w:r>
    </w:p>
    <w:p w14:paraId="0B2BBC91" w14:textId="3B1F3332" w:rsidR="00EC3CAB" w:rsidRPr="0071268D" w:rsidRDefault="00EC3CAB" w:rsidP="0071268D">
      <w:pPr>
        <w:pStyle w:val="B1"/>
      </w:pPr>
      <w:r w:rsidRPr="0071268D">
        <w:t>14: 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D81A1F" w:rsidRDefault="00AF6F9E" w:rsidP="0071268D">
      <w:pPr>
        <w:pStyle w:val="B1"/>
        <w:ind w:firstLine="0"/>
      </w:pPr>
      <w:r w:rsidRPr="00D81A1F">
        <w:t>The meta-data messages exchanged shall follow the formats specified in clause 5.4</w:t>
      </w:r>
      <w:r w:rsidR="003D67DA">
        <w:t xml:space="preserve">. </w:t>
      </w:r>
    </w:p>
    <w:p w14:paraId="27EDC505" w14:textId="36FBCB5F" w:rsidR="00EC3CAB" w:rsidRPr="0071268D" w:rsidRDefault="00EC3CAB" w:rsidP="0071268D">
      <w:pPr>
        <w:pStyle w:val="B1"/>
      </w:pPr>
      <w:r w:rsidRPr="0071268D">
        <w:t xml:space="preserve">15: The rendering loop (steps 4 through </w:t>
      </w:r>
      <w:r w:rsidR="004D75F1" w:rsidRPr="0071268D">
        <w:t>8</w:t>
      </w:r>
      <w:r w:rsidRPr="0071268D">
        <w:t>) continues</w:t>
      </w:r>
      <w:r>
        <w:rPr>
          <w:rFonts w:hint="eastAsia"/>
        </w:rPr>
        <w:t>.</w:t>
      </w:r>
      <w:r w:rsidRPr="0071268D">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559" w:name="_Toc190891438"/>
      <w:bookmarkStart w:id="560" w:name="_Toc190891581"/>
      <w:bookmarkStart w:id="561" w:name="_Toc190891750"/>
      <w:bookmarkStart w:id="562" w:name="_Toc190892025"/>
      <w:bookmarkStart w:id="563" w:name="_Toc190892861"/>
      <w:bookmarkStart w:id="564" w:name="_Toc190941192"/>
      <w:bookmarkStart w:id="565" w:name="_Toc190952098"/>
      <w:r w:rsidRPr="001558BE">
        <w:t>7.3.</w:t>
      </w:r>
      <w:r w:rsidR="00B05AC2">
        <w:t>2</w:t>
      </w:r>
      <w:r w:rsidR="00E95A08" w:rsidRPr="001558BE">
        <w:tab/>
      </w:r>
      <w:r w:rsidRPr="001558BE">
        <w:t>Processing Delay adaptation based on QoE metrics</w:t>
      </w:r>
      <w:bookmarkEnd w:id="559"/>
      <w:bookmarkEnd w:id="560"/>
      <w:bookmarkEnd w:id="561"/>
      <w:bookmarkEnd w:id="562"/>
      <w:bookmarkEnd w:id="563"/>
      <w:bookmarkEnd w:id="564"/>
      <w:bookmarkEnd w:id="565"/>
    </w:p>
    <w:p w14:paraId="0A172B80" w14:textId="77777777" w:rsidR="004D75F1" w:rsidRPr="00022749" w:rsidRDefault="004D75F1" w:rsidP="004D75F1">
      <w:pPr>
        <w:pStyle w:val="paragraph"/>
        <w:spacing w:after="160"/>
        <w:textAlignment w:val="baseline"/>
        <w:rPr>
          <w:sz w:val="20"/>
          <w:szCs w:val="20"/>
          <w:lang w:val="en-GB"/>
        </w:rPr>
      </w:pPr>
      <w:r w:rsidRPr="00022749">
        <w:rPr>
          <w:sz w:val="20"/>
          <w:szCs w:val="20"/>
          <w:lang w:val="en-GB"/>
        </w:rPr>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sz w:val="20"/>
          <w:szCs w:val="20"/>
          <w:lang w:val="en-IE"/>
        </w:rPr>
        <w:t>LoD)</w:t>
      </w:r>
      <w:r w:rsidRPr="00022749">
        <w:rPr>
          <w:sz w:val="20"/>
          <w:szCs w:val="20"/>
          <w:lang w:val="en-GB"/>
        </w:rPr>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35EC75AA" w14:textId="1474C945" w:rsidR="004D75F1" w:rsidRPr="004D75F1" w:rsidRDefault="004D75F1" w:rsidP="004D75F1">
      <w:pPr>
        <w:pStyle w:val="paragraph"/>
        <w:spacing w:after="160"/>
        <w:textAlignment w:val="baseline"/>
        <w:rPr>
          <w:lang w:val="en-IE"/>
        </w:rPr>
      </w:pPr>
    </w:p>
    <w:p w14:paraId="4B6ABC05" w14:textId="1CB439A9" w:rsidR="004D75F1" w:rsidRPr="004D75F1" w:rsidRDefault="00000000" w:rsidP="007C4925">
      <w:pPr>
        <w:pStyle w:val="paragraph"/>
        <w:spacing w:after="160"/>
        <w:jc w:val="center"/>
        <w:textAlignment w:val="baseline"/>
        <w:rPr>
          <w:lang w:val="en-IE"/>
        </w:rPr>
      </w:pPr>
      <w:r>
        <w:rPr>
          <w:lang w:val="en-IE"/>
        </w:rPr>
        <w:lastRenderedPageBreak/>
        <w:pict w14:anchorId="346BC300">
          <v:shape id="_x0000_i1034" type="#_x0000_t75" style="width:345.8pt;height:302.2pt">
            <v:imagedata r:id="rId33"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71268D">
      <w:pPr>
        <w:pStyle w:val="B1"/>
        <w:ind w:left="0" w:firstLine="0"/>
      </w:pPr>
      <w:r w:rsidRPr="004D12C3">
        <w:rPr>
          <w:rFonts w:eastAsia="Times New Roman"/>
        </w:rPr>
        <w:t>The steps are as follows</w:t>
      </w:r>
      <w:r>
        <w:rPr>
          <w:rFonts w:eastAsia="Times New Roman"/>
        </w:rP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Pr="00275CD2"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566" w:name="tsgNames"/>
      <w:bookmarkStart w:id="567" w:name="startOfAnnexes"/>
      <w:bookmarkEnd w:id="149"/>
      <w:bookmarkEnd w:id="566"/>
      <w:bookmarkEnd w:id="567"/>
      <w:r w:rsidR="00B05AC2">
        <w:rPr>
          <w:rFonts w:eastAsia="Times New Roman"/>
        </w:rPr>
        <w:t>1.</w:t>
      </w:r>
    </w:p>
    <w:p w14:paraId="35ED5C35" w14:textId="77777777" w:rsidR="00632E4C" w:rsidRDefault="00632E4C" w:rsidP="00DE344A">
      <w:pPr>
        <w:pStyle w:val="paragraph"/>
        <w:spacing w:after="160"/>
        <w:textAlignment w:val="baseline"/>
        <w:rPr>
          <w:sz w:val="20"/>
          <w:szCs w:val="20"/>
          <w:lang w:val="en-GB"/>
        </w:rPr>
      </w:pPr>
    </w:p>
    <w:p w14:paraId="29E474E3" w14:textId="67637EFA" w:rsidR="00632E4C" w:rsidRPr="00275CD2" w:rsidRDefault="00632E4C" w:rsidP="0071268D">
      <w:pPr>
        <w:pStyle w:val="Heading3"/>
        <w:rPr>
          <w:rStyle w:val="normaltextrun"/>
          <w:sz w:val="24"/>
          <w:szCs w:val="24"/>
          <w:lang w:val="en-US" w:eastAsia="zh-CN"/>
        </w:rPr>
      </w:pPr>
      <w:bookmarkStart w:id="568" w:name="_Toc190891439"/>
      <w:bookmarkStart w:id="569" w:name="_Toc190891582"/>
      <w:bookmarkStart w:id="570" w:name="_Toc190891751"/>
      <w:bookmarkStart w:id="571" w:name="_Toc190892026"/>
      <w:bookmarkStart w:id="572" w:name="_Toc190892862"/>
      <w:bookmarkStart w:id="573" w:name="_Toc190941193"/>
      <w:bookmarkStart w:id="574" w:name="_Toc190952099"/>
      <w:r w:rsidRPr="00275CD2">
        <w:rPr>
          <w:rStyle w:val="normaltextrun"/>
        </w:rPr>
        <w:lastRenderedPageBreak/>
        <w:t>7.3.</w:t>
      </w:r>
      <w:r w:rsidR="00B05AC2">
        <w:rPr>
          <w:rStyle w:val="normaltextrun"/>
        </w:rPr>
        <w:t>3</w:t>
      </w:r>
      <w:r w:rsidR="001558BE">
        <w:rPr>
          <w:rStyle w:val="normaltextrun"/>
        </w:rPr>
        <w:tab/>
      </w:r>
      <w:r w:rsidRPr="00275CD2">
        <w:rPr>
          <w:rStyle w:val="normaltextrun"/>
        </w:rPr>
        <w:t>Asset delivery</w:t>
      </w:r>
      <w:bookmarkEnd w:id="568"/>
      <w:bookmarkEnd w:id="569"/>
      <w:bookmarkEnd w:id="570"/>
      <w:bookmarkEnd w:id="571"/>
      <w:bookmarkEnd w:id="572"/>
      <w:bookmarkEnd w:id="573"/>
      <w:bookmarkEnd w:id="574"/>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632E4C">
      <w:pPr>
        <w:keepNext/>
        <w:jc w:val="center"/>
      </w:pPr>
      <w:r>
        <w:rPr>
          <w:rFonts w:eastAsia="Times New Roman"/>
          <w14:ligatures w14:val="standardContextual"/>
        </w:rPr>
        <w:object w:dxaOrig="6990" w:dyaOrig="9570" w14:anchorId="3314393C">
          <v:shape id="_x0000_i1035" type="#_x0000_t75" style="width:270.1pt;height:371pt" o:ole="">
            <v:imagedata r:id="rId34" o:title=""/>
          </v:shape>
          <o:OLEObject Type="Embed" ProgID="Mscgen.Chart" ShapeID="_x0000_i1035" DrawAspect="Content" ObjectID="_1801569174" r:id="rId35"/>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3C0295F3"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Pr="00275CD2">
        <w:rPr>
          <w:rFonts w:eastAsia="Times New Roman"/>
        </w:rPr>
        <w:t xml:space="preserve"> </w:t>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71268D">
      <w:pPr>
        <w:pStyle w:val="B1"/>
        <w:ind w:left="852"/>
        <w:rPr>
          <w:rFonts w:eastAsia="Times New Roman"/>
        </w:rPr>
      </w:pPr>
      <w:r w:rsidRPr="0071268D">
        <w:rPr>
          <w:rFonts w:eastAsia="Times New Roman"/>
        </w:rPr>
        <w:lastRenderedPageBreak/>
        <w:t>16a.</w:t>
      </w:r>
      <w:r w:rsidR="006C7C23">
        <w:rPr>
          <w:rFonts w:eastAsia="Times New Roman"/>
        </w:rPr>
        <w:tab/>
      </w:r>
      <w:r w:rsidR="00632E4C" w:rsidRPr="0071268D">
        <w:rPr>
          <w:rFonts w:eastAsia="Times New Roman"/>
        </w:rPr>
        <w:t>UE1 determines which assets are needed by the UE in near future for local rendering, for example, based on an agreed adaption split and locally available assets</w:t>
      </w:r>
      <w:r w:rsidR="00275CD2">
        <w:rPr>
          <w:rFonts w:eastAsia="Times New Roman"/>
        </w:rPr>
        <w:t xml:space="preserve">. </w:t>
      </w:r>
    </w:p>
    <w:p w14:paraId="4FD7F6A7" w14:textId="116B4C71" w:rsidR="00632E4C" w:rsidRPr="0071268D" w:rsidRDefault="009B5388" w:rsidP="0071268D">
      <w:pPr>
        <w:pStyle w:val="B1"/>
        <w:ind w:left="852"/>
        <w:rPr>
          <w:rFonts w:eastAsia="Times New Roman"/>
        </w:rPr>
      </w:pPr>
      <w:r w:rsidRPr="0071268D">
        <w:rPr>
          <w:rFonts w:eastAsia="Times New Roman"/>
        </w:rPr>
        <w:t>16b.</w:t>
      </w:r>
      <w:r w:rsidR="006C7C23">
        <w:rPr>
          <w:rFonts w:eastAsia="Times New Roman"/>
        </w:rPr>
        <w:tab/>
      </w:r>
      <w:r w:rsidR="00632E4C" w:rsidRPr="0071268D">
        <w:rPr>
          <w:rFonts w:eastAsia="Times New Roman"/>
        </w:rPr>
        <w:t>The UE requests the identified assets from the MF</w:t>
      </w:r>
    </w:p>
    <w:p w14:paraId="2B1E46FA" w14:textId="78CD7B05" w:rsidR="00632E4C" w:rsidRPr="0071268D" w:rsidRDefault="009B5388" w:rsidP="0071268D">
      <w:pPr>
        <w:pStyle w:val="B1"/>
        <w:ind w:left="852"/>
        <w:rPr>
          <w:rFonts w:eastAsia="Times New Roman"/>
        </w:rPr>
      </w:pPr>
      <w:r w:rsidRPr="0071268D">
        <w:rPr>
          <w:rFonts w:eastAsia="Times New Roman"/>
        </w:rPr>
        <w:t>16c.</w:t>
      </w:r>
      <w:r w:rsidR="006C7C23">
        <w:rPr>
          <w:rFonts w:eastAsia="Times New Roman"/>
        </w:rPr>
        <w:tab/>
      </w:r>
      <w:r w:rsidR="00632E4C" w:rsidRPr="0071268D">
        <w:rPr>
          <w:rFonts w:eastAsia="Times New Roman"/>
        </w:rPr>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71268D">
      <w:pPr>
        <w:pStyle w:val="B1"/>
        <w:ind w:left="85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606F6B0D" w14:textId="7BADA2A1" w:rsidR="00632E4C" w:rsidRPr="009B5388" w:rsidRDefault="009B5388" w:rsidP="0071268D">
      <w:pPr>
        <w:pStyle w:val="B1"/>
        <w:ind w:left="852"/>
      </w:pPr>
      <w:r w:rsidRPr="009B5388">
        <w:t>17b.</w:t>
      </w:r>
      <w:r w:rsidR="006C7C23">
        <w:tab/>
      </w:r>
      <w:r w:rsidR="00632E4C" w:rsidRPr="009B5388">
        <w:t>The MF delivers the requested assets.</w:t>
      </w:r>
    </w:p>
    <w:p w14:paraId="48555086" w14:textId="77777777" w:rsidR="00311CB1" w:rsidRPr="00022749" w:rsidRDefault="00311CB1" w:rsidP="0071268D">
      <w:pPr>
        <w:pStyle w:val="paragraph"/>
        <w:spacing w:after="160"/>
        <w:textAlignment w:val="baseline"/>
        <w:rPr>
          <w:rFonts w:ascii="Arial" w:hAnsi="Arial"/>
          <w:sz w:val="28"/>
          <w:szCs w:val="16"/>
        </w:rPr>
      </w:pPr>
      <w:r w:rsidRPr="00022749">
        <w:rPr>
          <w:sz w:val="16"/>
          <w:szCs w:val="16"/>
        </w:rPr>
        <w:br w:type="page"/>
      </w:r>
    </w:p>
    <w:p w14:paraId="1BA120F7" w14:textId="77777777" w:rsidR="00C354F6" w:rsidRPr="004C0EB8" w:rsidRDefault="00C354F6" w:rsidP="00C354F6">
      <w:pPr>
        <w:pStyle w:val="Heading8"/>
      </w:pPr>
      <w:bookmarkStart w:id="575" w:name="_Toc178586878"/>
      <w:bookmarkStart w:id="576" w:name="_Toc190892863"/>
      <w:bookmarkStart w:id="577" w:name="_Toc190941194"/>
      <w:bookmarkStart w:id="578" w:name="_Toc190952100"/>
      <w:bookmarkStart w:id="579" w:name="_Toc190891441"/>
      <w:bookmarkStart w:id="580" w:name="_Toc190891584"/>
      <w:bookmarkStart w:id="581" w:name="_Toc190891753"/>
      <w:bookmarkStart w:id="582" w:name="_Toc190892028"/>
      <w:bookmarkStart w:id="583" w:name="_Toc182322099"/>
      <w:bookmarkStart w:id="584" w:name="_Toc182322165"/>
      <w:bookmarkStart w:id="585" w:name="_Toc182322203"/>
      <w:bookmarkStart w:id="586" w:name="_Toc182322303"/>
      <w:bookmarkStart w:id="587" w:name="_Toc182323119"/>
      <w:bookmarkStart w:id="588" w:name="_Toc182323264"/>
      <w:r w:rsidRPr="005556D4">
        <w:lastRenderedPageBreak/>
        <w:t>Annex A (normative):</w:t>
      </w:r>
      <w:r w:rsidRPr="004C0EB8">
        <w:br/>
      </w:r>
      <w:bookmarkEnd w:id="575"/>
      <w:r w:rsidRPr="004C0EB8">
        <w:t>M</w:t>
      </w:r>
      <w:r>
        <w:t>etadata Formats and Message Types</w:t>
      </w:r>
      <w:bookmarkEnd w:id="576"/>
      <w:bookmarkEnd w:id="577"/>
      <w:bookmarkEnd w:id="578"/>
      <w:r>
        <w:t xml:space="preserve"> </w:t>
      </w:r>
    </w:p>
    <w:p w14:paraId="61F12D4B" w14:textId="7F68A9C7" w:rsidR="0086054B" w:rsidRPr="00022749" w:rsidRDefault="007D1CBB" w:rsidP="0071268D">
      <w:pPr>
        <w:pStyle w:val="Heading1"/>
      </w:pPr>
      <w:bookmarkStart w:id="589" w:name="_Toc163031952"/>
      <w:bookmarkStart w:id="590" w:name="_Toc175303655"/>
      <w:bookmarkStart w:id="591" w:name="_Toc190891442"/>
      <w:bookmarkStart w:id="592" w:name="_Toc190891585"/>
      <w:bookmarkStart w:id="593" w:name="_Toc190891754"/>
      <w:bookmarkStart w:id="594" w:name="_Toc190892029"/>
      <w:bookmarkStart w:id="595" w:name="_Toc190892864"/>
      <w:bookmarkStart w:id="596" w:name="_Toc190941195"/>
      <w:bookmarkStart w:id="597" w:name="_Toc190952101"/>
      <w:bookmarkEnd w:id="579"/>
      <w:bookmarkEnd w:id="580"/>
      <w:bookmarkEnd w:id="581"/>
      <w:bookmarkEnd w:id="582"/>
      <w:r w:rsidRPr="00E95A08">
        <w:t>A.1</w:t>
      </w:r>
      <w:bookmarkEnd w:id="589"/>
      <w:bookmarkEnd w:id="590"/>
      <w:r w:rsidR="00E95A08">
        <w:tab/>
      </w:r>
      <w:r w:rsidR="00C961E5">
        <w:t>General</w:t>
      </w:r>
      <w:bookmarkEnd w:id="591"/>
      <w:bookmarkEnd w:id="592"/>
      <w:bookmarkEnd w:id="593"/>
      <w:bookmarkEnd w:id="594"/>
      <w:bookmarkEnd w:id="595"/>
      <w:bookmarkEnd w:id="596"/>
      <w:bookmarkEnd w:id="597"/>
      <w:r w:rsidR="00C961E5">
        <w:t xml:space="preserve"> </w:t>
      </w:r>
    </w:p>
    <w:p w14:paraId="3F9A3AF6" w14:textId="3D37C94E" w:rsidR="00B05AC2" w:rsidRPr="00B05AC2" w:rsidRDefault="00B05AC2" w:rsidP="00B05AC2">
      <w:pPr>
        <w:pStyle w:val="Heading2"/>
      </w:pPr>
      <w:bookmarkStart w:id="598" w:name="_Toc190952102"/>
      <w:r w:rsidRPr="00B05AC2">
        <w:t>A.1.1</w:t>
      </w:r>
      <w:r w:rsidRPr="00B05AC2">
        <w:tab/>
        <w:t>Overview of Metadata Formats and Message Types</w:t>
      </w:r>
      <w:bookmarkEnd w:id="598"/>
    </w:p>
    <w:p w14:paraId="3561056F" w14:textId="77777777" w:rsidR="00B05AC2" w:rsidRDefault="00B05AC2" w:rsidP="0086054B">
      <w:pPr>
        <w:spacing w:after="0"/>
      </w:pPr>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913" w:type="dxa"/>
        <w:tblLayout w:type="fixed"/>
        <w:tblLook w:val="04A0" w:firstRow="1" w:lastRow="0" w:firstColumn="1" w:lastColumn="0" w:noHBand="0" w:noVBand="1"/>
      </w:tblPr>
      <w:tblGrid>
        <w:gridCol w:w="1833"/>
        <w:gridCol w:w="1418"/>
        <w:gridCol w:w="1559"/>
        <w:gridCol w:w="1701"/>
        <w:gridCol w:w="1701"/>
        <w:gridCol w:w="1701"/>
      </w:tblGrid>
      <w:tr w:rsidR="002B351A" w:rsidRPr="004D75F1" w14:paraId="5EFF6290" w14:textId="03C70564"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088955E0" w14:textId="77777777" w:rsidR="002B351A" w:rsidRPr="004D75F1" w:rsidRDefault="002B351A" w:rsidP="002B351A">
            <w:pPr>
              <w:spacing w:after="0"/>
            </w:pPr>
            <w:r w:rsidRPr="004D75F1">
              <w:t>Format</w:t>
            </w:r>
          </w:p>
        </w:tc>
        <w:tc>
          <w:tcPr>
            <w:tcW w:w="1418" w:type="dxa"/>
            <w:tcBorders>
              <w:top w:val="single" w:sz="8" w:space="0" w:color="auto"/>
              <w:left w:val="single" w:sz="8" w:space="0" w:color="auto"/>
              <w:bottom w:val="single" w:sz="8" w:space="0" w:color="auto"/>
              <w:right w:val="single" w:sz="8" w:space="0" w:color="auto"/>
            </w:tcBorders>
            <w:hideMark/>
          </w:tcPr>
          <w:p w14:paraId="17B039EF" w14:textId="77777777" w:rsidR="002B351A" w:rsidRPr="004D75F1" w:rsidRDefault="002B351A" w:rsidP="002B351A">
            <w:pPr>
              <w:spacing w:after="0"/>
            </w:pPr>
            <w:r w:rsidRPr="004D75F1">
              <w:t>Source specification</w:t>
            </w:r>
          </w:p>
        </w:tc>
        <w:tc>
          <w:tcPr>
            <w:tcW w:w="1559" w:type="dxa"/>
            <w:tcBorders>
              <w:top w:val="single" w:sz="8" w:space="0" w:color="auto"/>
              <w:left w:val="single" w:sz="8" w:space="0" w:color="auto"/>
              <w:bottom w:val="single" w:sz="8" w:space="0" w:color="auto"/>
              <w:right w:val="single" w:sz="8" w:space="0" w:color="auto"/>
            </w:tcBorders>
            <w:hideMark/>
          </w:tcPr>
          <w:p w14:paraId="5EAB4B35" w14:textId="77777777" w:rsidR="002B351A" w:rsidRPr="004D75F1" w:rsidRDefault="002B351A" w:rsidP="002B351A">
            <w:pPr>
              <w:spacing w:after="0"/>
            </w:pPr>
            <w:r w:rsidRPr="004D75F1">
              <w:t>Clause in source specification</w:t>
            </w:r>
          </w:p>
        </w:tc>
        <w:tc>
          <w:tcPr>
            <w:tcW w:w="1701" w:type="dxa"/>
            <w:tcBorders>
              <w:top w:val="single" w:sz="8" w:space="0" w:color="auto"/>
              <w:left w:val="single" w:sz="8" w:space="0" w:color="auto"/>
              <w:bottom w:val="single" w:sz="8" w:space="0" w:color="auto"/>
              <w:right w:val="single" w:sz="8" w:space="0" w:color="auto"/>
            </w:tcBorders>
            <w:hideMark/>
          </w:tcPr>
          <w:p w14:paraId="6C7111BC" w14:textId="77777777" w:rsidR="002B351A" w:rsidRPr="004D75F1" w:rsidRDefault="002B351A" w:rsidP="002B351A">
            <w:pPr>
              <w:spacing w:after="0"/>
            </w:pPr>
            <w:r w:rsidRPr="004D75F1">
              <w:t>Modified for this specification</w:t>
            </w:r>
          </w:p>
        </w:tc>
        <w:tc>
          <w:tcPr>
            <w:tcW w:w="1701" w:type="dxa"/>
            <w:tcBorders>
              <w:top w:val="single" w:sz="8" w:space="0" w:color="auto"/>
              <w:left w:val="single" w:sz="8" w:space="0" w:color="auto"/>
              <w:bottom w:val="single" w:sz="8" w:space="0" w:color="auto"/>
              <w:right w:val="single" w:sz="8" w:space="0" w:color="auto"/>
            </w:tcBorders>
            <w:hideMark/>
          </w:tcPr>
          <w:p w14:paraId="48C23F33" w14:textId="77777777" w:rsidR="002B351A" w:rsidRPr="004D75F1" w:rsidRDefault="002B351A" w:rsidP="002B351A">
            <w:pPr>
              <w:spacing w:after="0"/>
            </w:pPr>
            <w:r w:rsidRPr="004D75F1">
              <w:t>Clause in this specification</w:t>
            </w:r>
          </w:p>
        </w:tc>
        <w:tc>
          <w:tcPr>
            <w:tcW w:w="1701" w:type="dxa"/>
            <w:tcBorders>
              <w:top w:val="single" w:sz="8" w:space="0" w:color="auto"/>
              <w:left w:val="single" w:sz="8" w:space="0" w:color="auto"/>
              <w:bottom w:val="single" w:sz="8" w:space="0" w:color="auto"/>
              <w:right w:val="single" w:sz="8" w:space="0" w:color="auto"/>
            </w:tcBorders>
          </w:tcPr>
          <w:p w14:paraId="4E490FFE" w14:textId="199DB536" w:rsidR="002B351A" w:rsidRPr="004D75F1" w:rsidRDefault="002B351A" w:rsidP="002B351A">
            <w:pPr>
              <w:spacing w:after="0"/>
            </w:pPr>
            <w:r>
              <w:rPr>
                <w:rFonts w:eastAsia="DengXian"/>
              </w:rPr>
              <w:t>urn</w:t>
            </w:r>
          </w:p>
        </w:tc>
      </w:tr>
      <w:tr w:rsidR="002B351A" w:rsidRPr="004D75F1" w14:paraId="030A986F" w14:textId="77777777" w:rsidTr="005556D4">
        <w:trPr>
          <w:trHeight w:val="300"/>
        </w:trPr>
        <w:tc>
          <w:tcPr>
            <w:tcW w:w="1833" w:type="dxa"/>
            <w:tcBorders>
              <w:top w:val="single" w:sz="8" w:space="0" w:color="auto"/>
              <w:left w:val="single" w:sz="8" w:space="0" w:color="auto"/>
              <w:bottom w:val="single" w:sz="8" w:space="0" w:color="auto"/>
              <w:right w:val="single" w:sz="8" w:space="0" w:color="auto"/>
            </w:tcBorders>
          </w:tcPr>
          <w:p w14:paraId="72E42A31" w14:textId="70ECA1D4" w:rsidR="002B351A" w:rsidRPr="004D75F1" w:rsidRDefault="002B351A" w:rsidP="002B351A">
            <w:pPr>
              <w:spacing w:after="0"/>
            </w:pPr>
            <w:r>
              <w:rPr>
                <w:rFonts w:eastAsia="DengXian"/>
              </w:rPr>
              <w:t>Split Rendering Configuration</w:t>
            </w:r>
          </w:p>
        </w:tc>
        <w:tc>
          <w:tcPr>
            <w:tcW w:w="1418" w:type="dxa"/>
            <w:tcBorders>
              <w:top w:val="single" w:sz="8" w:space="0" w:color="auto"/>
              <w:left w:val="single" w:sz="8" w:space="0" w:color="auto"/>
              <w:bottom w:val="single" w:sz="8" w:space="0" w:color="auto"/>
              <w:right w:val="single" w:sz="8" w:space="0" w:color="auto"/>
            </w:tcBorders>
          </w:tcPr>
          <w:p w14:paraId="3633821A" w14:textId="11D0669D" w:rsidR="002B351A" w:rsidRPr="004D75F1" w:rsidRDefault="002B351A" w:rsidP="002B351A">
            <w:pPr>
              <w:spacing w:after="0"/>
            </w:pPr>
            <w:r>
              <w:rPr>
                <w:rFonts w:eastAsia="DengXian"/>
              </w:rPr>
              <w:t>TS 26.565[5]</w:t>
            </w:r>
          </w:p>
        </w:tc>
        <w:tc>
          <w:tcPr>
            <w:tcW w:w="1559" w:type="dxa"/>
            <w:tcBorders>
              <w:top w:val="single" w:sz="8" w:space="0" w:color="auto"/>
              <w:left w:val="single" w:sz="8" w:space="0" w:color="auto"/>
              <w:bottom w:val="single" w:sz="8" w:space="0" w:color="auto"/>
              <w:right w:val="single" w:sz="8" w:space="0" w:color="auto"/>
            </w:tcBorders>
          </w:tcPr>
          <w:p w14:paraId="7112F34A" w14:textId="1B4C8F5F" w:rsidR="002B351A" w:rsidRPr="004D75F1" w:rsidRDefault="002B351A" w:rsidP="002B351A">
            <w:pPr>
              <w:spacing w:after="0"/>
            </w:pPr>
            <w:r>
              <w:rPr>
                <w:rFonts w:eastAsia="DengXian"/>
              </w:rPr>
              <w:t>8.4.2</w:t>
            </w:r>
          </w:p>
        </w:tc>
        <w:tc>
          <w:tcPr>
            <w:tcW w:w="1701" w:type="dxa"/>
            <w:tcBorders>
              <w:top w:val="single" w:sz="8" w:space="0" w:color="auto"/>
              <w:left w:val="single" w:sz="8" w:space="0" w:color="auto"/>
              <w:bottom w:val="single" w:sz="8" w:space="0" w:color="auto"/>
              <w:right w:val="single" w:sz="8" w:space="0" w:color="auto"/>
            </w:tcBorders>
          </w:tcPr>
          <w:p w14:paraId="7F0C4189" w14:textId="6324F44B" w:rsidR="002B351A" w:rsidRPr="004D75F1" w:rsidRDefault="002B351A" w:rsidP="002B351A">
            <w:pPr>
              <w:spacing w:after="0"/>
            </w:pPr>
            <w:r>
              <w:rPr>
                <w:rFonts w:eastAsia="DengXian"/>
              </w:rPr>
              <w:t>Yes</w:t>
            </w:r>
          </w:p>
        </w:tc>
        <w:tc>
          <w:tcPr>
            <w:tcW w:w="1701" w:type="dxa"/>
            <w:tcBorders>
              <w:top w:val="single" w:sz="8" w:space="0" w:color="auto"/>
              <w:left w:val="single" w:sz="8" w:space="0" w:color="auto"/>
              <w:bottom w:val="single" w:sz="8" w:space="0" w:color="auto"/>
              <w:right w:val="single" w:sz="8" w:space="0" w:color="auto"/>
            </w:tcBorders>
          </w:tcPr>
          <w:p w14:paraId="143B1517" w14:textId="22E70C81" w:rsidR="002B351A" w:rsidRPr="004D75F1" w:rsidRDefault="002B351A" w:rsidP="002B351A">
            <w:pPr>
              <w:spacing w:after="0"/>
            </w:pPr>
            <w:r>
              <w:rPr>
                <w:rFonts w:eastAsia="DengXian"/>
              </w:rPr>
              <w:t>A.1.</w:t>
            </w:r>
            <w:r w:rsidR="00B05AC2">
              <w:rPr>
                <w:rFonts w:eastAsia="DengXian"/>
              </w:rPr>
              <w:t xml:space="preserve">3 </w:t>
            </w:r>
          </w:p>
        </w:tc>
        <w:tc>
          <w:tcPr>
            <w:tcW w:w="1701" w:type="dxa"/>
            <w:tcBorders>
              <w:top w:val="single" w:sz="8" w:space="0" w:color="auto"/>
              <w:left w:val="single" w:sz="8" w:space="0" w:color="auto"/>
              <w:bottom w:val="single" w:sz="8" w:space="0" w:color="auto"/>
              <w:right w:val="single" w:sz="8" w:space="0" w:color="auto"/>
            </w:tcBorders>
          </w:tcPr>
          <w:p w14:paraId="23F290C0" w14:textId="523D886C" w:rsidR="002B351A" w:rsidRPr="00070066" w:rsidRDefault="002B351A" w:rsidP="002B351A">
            <w:pPr>
              <w:spacing w:after="0"/>
              <w:rPr>
                <w:rFonts w:eastAsia="DengXian"/>
              </w:rPr>
            </w:pPr>
            <w:r w:rsidRPr="00070066">
              <w:rPr>
                <w:rFonts w:eastAsia="DengXian"/>
              </w:rPr>
              <w:t>urn:3gpp:split-rendering:v2:sr-configuration</w:t>
            </w:r>
          </w:p>
        </w:tc>
      </w:tr>
      <w:tr w:rsidR="002B351A" w:rsidRPr="004D75F1" w14:paraId="2101ECE6" w14:textId="331F39E0"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067522C1" w14:textId="77777777" w:rsidR="002B351A" w:rsidRPr="004D75F1" w:rsidRDefault="002B351A" w:rsidP="002B351A">
            <w:pPr>
              <w:spacing w:after="0"/>
            </w:pPr>
            <w:r w:rsidRPr="004D75F1">
              <w:t>Pose</w:t>
            </w:r>
          </w:p>
        </w:tc>
        <w:tc>
          <w:tcPr>
            <w:tcW w:w="1418" w:type="dxa"/>
            <w:tcBorders>
              <w:top w:val="single" w:sz="8" w:space="0" w:color="auto"/>
              <w:left w:val="single" w:sz="8" w:space="0" w:color="auto"/>
              <w:bottom w:val="single" w:sz="8" w:space="0" w:color="auto"/>
              <w:right w:val="single" w:sz="8" w:space="0" w:color="auto"/>
            </w:tcBorders>
            <w:hideMark/>
          </w:tcPr>
          <w:p w14:paraId="56C303EE" w14:textId="1F3B6781" w:rsidR="002B351A" w:rsidRPr="004D75F1" w:rsidRDefault="002B351A" w:rsidP="002B351A">
            <w:pPr>
              <w:spacing w:after="0"/>
            </w:pPr>
            <w:r w:rsidRPr="004D75F1">
              <w:t>TS 26.119</w:t>
            </w:r>
            <w:r>
              <w:rPr>
                <w:rFonts w:eastAsia="DengXian"/>
              </w:rPr>
              <w:t>[6]</w:t>
            </w:r>
          </w:p>
        </w:tc>
        <w:tc>
          <w:tcPr>
            <w:tcW w:w="1559" w:type="dxa"/>
            <w:tcBorders>
              <w:top w:val="single" w:sz="8" w:space="0" w:color="auto"/>
              <w:left w:val="single" w:sz="8" w:space="0" w:color="auto"/>
              <w:bottom w:val="single" w:sz="8" w:space="0" w:color="auto"/>
              <w:right w:val="single" w:sz="8" w:space="0" w:color="auto"/>
            </w:tcBorders>
            <w:hideMark/>
          </w:tcPr>
          <w:p w14:paraId="127A95AF" w14:textId="77777777" w:rsidR="002B351A" w:rsidRPr="004D75F1" w:rsidRDefault="002B351A" w:rsidP="002B351A">
            <w:pPr>
              <w:spacing w:after="0"/>
            </w:pPr>
            <w:r w:rsidRPr="004D75F1">
              <w:t>12.2</w:t>
            </w:r>
          </w:p>
        </w:tc>
        <w:tc>
          <w:tcPr>
            <w:tcW w:w="1701" w:type="dxa"/>
            <w:tcBorders>
              <w:top w:val="single" w:sz="8" w:space="0" w:color="auto"/>
              <w:left w:val="single" w:sz="8" w:space="0" w:color="auto"/>
              <w:bottom w:val="single" w:sz="8" w:space="0" w:color="auto"/>
              <w:right w:val="single" w:sz="8" w:space="0" w:color="auto"/>
            </w:tcBorders>
            <w:hideMark/>
          </w:tcPr>
          <w:p w14:paraId="03CD1459" w14:textId="77777777" w:rsidR="002B351A" w:rsidRPr="004D75F1" w:rsidRDefault="002B351A" w:rsidP="002B351A">
            <w:pPr>
              <w:spacing w:after="0"/>
            </w:pPr>
            <w:r w:rsidRPr="004D75F1">
              <w:t>No</w:t>
            </w:r>
          </w:p>
        </w:tc>
        <w:tc>
          <w:tcPr>
            <w:tcW w:w="1701" w:type="dxa"/>
            <w:tcBorders>
              <w:top w:val="single" w:sz="8" w:space="0" w:color="auto"/>
              <w:left w:val="single" w:sz="8" w:space="0" w:color="auto"/>
              <w:bottom w:val="single" w:sz="8" w:space="0" w:color="auto"/>
              <w:right w:val="single" w:sz="8" w:space="0" w:color="auto"/>
            </w:tcBorders>
            <w:hideMark/>
          </w:tcPr>
          <w:p w14:paraId="6D924F87" w14:textId="77777777" w:rsidR="002B351A" w:rsidRPr="004D75F1" w:rsidRDefault="002B351A" w:rsidP="002B351A">
            <w:pPr>
              <w:spacing w:after="0"/>
            </w:pPr>
            <w:r w:rsidRPr="004D75F1">
              <w:t>5.4.2.2</w:t>
            </w:r>
          </w:p>
        </w:tc>
        <w:tc>
          <w:tcPr>
            <w:tcW w:w="1701" w:type="dxa"/>
            <w:tcBorders>
              <w:top w:val="single" w:sz="8" w:space="0" w:color="auto"/>
              <w:left w:val="single" w:sz="8" w:space="0" w:color="auto"/>
              <w:bottom w:val="single" w:sz="8" w:space="0" w:color="auto"/>
              <w:right w:val="single" w:sz="8" w:space="0" w:color="auto"/>
            </w:tcBorders>
          </w:tcPr>
          <w:p w14:paraId="6451A904" w14:textId="1DA76CBB" w:rsidR="002B351A" w:rsidRPr="00070066" w:rsidRDefault="002B351A" w:rsidP="002B351A">
            <w:pPr>
              <w:spacing w:after="0"/>
            </w:pPr>
            <w:r w:rsidRPr="00070066">
              <w:rPr>
                <w:rFonts w:eastAsia="DengXian"/>
              </w:rPr>
              <w:t>urn:3gpp:split-rendering:v1:pose</w:t>
            </w:r>
          </w:p>
        </w:tc>
      </w:tr>
      <w:tr w:rsidR="002B351A" w:rsidRPr="004D75F1" w14:paraId="12425388" w14:textId="1783831C"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61E9FAF6" w14:textId="77777777" w:rsidR="002B351A" w:rsidRPr="004D75F1" w:rsidRDefault="002B351A" w:rsidP="002B351A">
            <w:pPr>
              <w:spacing w:after="0"/>
            </w:pPr>
            <w:r w:rsidRPr="004D75F1">
              <w:t>Action</w:t>
            </w:r>
          </w:p>
        </w:tc>
        <w:tc>
          <w:tcPr>
            <w:tcW w:w="1418" w:type="dxa"/>
            <w:tcBorders>
              <w:top w:val="single" w:sz="8" w:space="0" w:color="auto"/>
              <w:left w:val="single" w:sz="8" w:space="0" w:color="auto"/>
              <w:bottom w:val="single" w:sz="8" w:space="0" w:color="auto"/>
              <w:right w:val="single" w:sz="8" w:space="0" w:color="auto"/>
            </w:tcBorders>
            <w:hideMark/>
          </w:tcPr>
          <w:p w14:paraId="684D8D2D" w14:textId="62470B33" w:rsidR="002B351A" w:rsidRPr="004D75F1" w:rsidRDefault="002B351A" w:rsidP="002B351A">
            <w:pPr>
              <w:spacing w:after="0"/>
            </w:pPr>
            <w:r w:rsidRPr="004D75F1">
              <w:t>TS 26.119</w:t>
            </w:r>
            <w:r>
              <w:rPr>
                <w:rFonts w:eastAsia="DengXian"/>
              </w:rPr>
              <w:t>[6]</w:t>
            </w:r>
          </w:p>
        </w:tc>
        <w:tc>
          <w:tcPr>
            <w:tcW w:w="1559" w:type="dxa"/>
            <w:tcBorders>
              <w:top w:val="single" w:sz="8" w:space="0" w:color="auto"/>
              <w:left w:val="single" w:sz="8" w:space="0" w:color="auto"/>
              <w:bottom w:val="single" w:sz="8" w:space="0" w:color="auto"/>
              <w:right w:val="single" w:sz="8" w:space="0" w:color="auto"/>
            </w:tcBorders>
            <w:hideMark/>
          </w:tcPr>
          <w:p w14:paraId="022DE113" w14:textId="77777777" w:rsidR="002B351A" w:rsidRPr="004D75F1" w:rsidRDefault="002B351A" w:rsidP="002B351A">
            <w:pPr>
              <w:spacing w:after="0"/>
            </w:pPr>
            <w:r w:rsidRPr="004D75F1">
              <w:t>12.3</w:t>
            </w:r>
          </w:p>
        </w:tc>
        <w:tc>
          <w:tcPr>
            <w:tcW w:w="1701" w:type="dxa"/>
            <w:tcBorders>
              <w:top w:val="single" w:sz="8" w:space="0" w:color="auto"/>
              <w:left w:val="single" w:sz="8" w:space="0" w:color="auto"/>
              <w:bottom w:val="single" w:sz="8" w:space="0" w:color="auto"/>
              <w:right w:val="single" w:sz="8" w:space="0" w:color="auto"/>
            </w:tcBorders>
            <w:hideMark/>
          </w:tcPr>
          <w:p w14:paraId="352054B1" w14:textId="77777777" w:rsidR="002B351A" w:rsidRPr="004D75F1" w:rsidRDefault="002B351A" w:rsidP="002B351A">
            <w:pPr>
              <w:spacing w:after="0"/>
            </w:pPr>
            <w:r w:rsidRPr="004D75F1">
              <w:t>No</w:t>
            </w:r>
          </w:p>
        </w:tc>
        <w:tc>
          <w:tcPr>
            <w:tcW w:w="1701" w:type="dxa"/>
            <w:tcBorders>
              <w:top w:val="single" w:sz="8" w:space="0" w:color="auto"/>
              <w:left w:val="single" w:sz="8" w:space="0" w:color="auto"/>
              <w:bottom w:val="single" w:sz="8" w:space="0" w:color="auto"/>
              <w:right w:val="single" w:sz="8" w:space="0" w:color="auto"/>
            </w:tcBorders>
            <w:hideMark/>
          </w:tcPr>
          <w:p w14:paraId="345DEC63" w14:textId="77777777" w:rsidR="002B351A" w:rsidRPr="004D75F1" w:rsidRDefault="002B351A" w:rsidP="002B351A">
            <w:pPr>
              <w:spacing w:after="0"/>
            </w:pPr>
            <w:r w:rsidRPr="004D75F1">
              <w:t>5.4.2.3</w:t>
            </w:r>
          </w:p>
        </w:tc>
        <w:tc>
          <w:tcPr>
            <w:tcW w:w="1701" w:type="dxa"/>
            <w:tcBorders>
              <w:top w:val="single" w:sz="8" w:space="0" w:color="auto"/>
              <w:left w:val="single" w:sz="8" w:space="0" w:color="auto"/>
              <w:bottom w:val="single" w:sz="8" w:space="0" w:color="auto"/>
              <w:right w:val="single" w:sz="8" w:space="0" w:color="auto"/>
            </w:tcBorders>
          </w:tcPr>
          <w:p w14:paraId="180B6C14" w14:textId="3B02FF13" w:rsidR="002B351A" w:rsidRPr="00070066" w:rsidRDefault="002B351A" w:rsidP="002B351A">
            <w:pPr>
              <w:spacing w:after="0"/>
            </w:pPr>
            <w:r w:rsidRPr="00070066">
              <w:rPr>
                <w:rFonts w:eastAsia="DengXian"/>
              </w:rPr>
              <w:t>urn:3gpp:split-rendering:v1:action</w:t>
            </w:r>
          </w:p>
        </w:tc>
      </w:tr>
      <w:tr w:rsidR="002B351A" w:rsidRPr="004D75F1" w14:paraId="4FAC9D30" w14:textId="40843858"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158B396A" w14:textId="77777777" w:rsidR="002B351A" w:rsidRPr="004D75F1" w:rsidRDefault="002B351A" w:rsidP="002B351A">
            <w:pPr>
              <w:spacing w:after="0"/>
            </w:pPr>
            <w:r w:rsidRPr="004D75F1">
              <w:t>Metadata Data Channel Message</w:t>
            </w:r>
          </w:p>
        </w:tc>
        <w:tc>
          <w:tcPr>
            <w:tcW w:w="1418" w:type="dxa"/>
            <w:tcBorders>
              <w:top w:val="single" w:sz="8" w:space="0" w:color="auto"/>
              <w:left w:val="single" w:sz="8" w:space="0" w:color="auto"/>
              <w:bottom w:val="single" w:sz="8" w:space="0" w:color="auto"/>
              <w:right w:val="single" w:sz="8" w:space="0" w:color="auto"/>
            </w:tcBorders>
            <w:hideMark/>
          </w:tcPr>
          <w:p w14:paraId="1926430B" w14:textId="264F174C" w:rsidR="002B351A" w:rsidRPr="004D75F1" w:rsidRDefault="002B351A" w:rsidP="002B351A">
            <w:pPr>
              <w:spacing w:after="0"/>
            </w:pPr>
            <w:r w:rsidRPr="004D75F1">
              <w:t>TS 26.565</w:t>
            </w:r>
            <w:r>
              <w:rPr>
                <w:rFonts w:eastAsia="DengXian"/>
              </w:rPr>
              <w:t>[5]</w:t>
            </w:r>
          </w:p>
        </w:tc>
        <w:tc>
          <w:tcPr>
            <w:tcW w:w="1559" w:type="dxa"/>
            <w:tcBorders>
              <w:top w:val="single" w:sz="8" w:space="0" w:color="auto"/>
              <w:left w:val="single" w:sz="8" w:space="0" w:color="auto"/>
              <w:bottom w:val="single" w:sz="8" w:space="0" w:color="auto"/>
              <w:right w:val="single" w:sz="8" w:space="0" w:color="auto"/>
            </w:tcBorders>
            <w:hideMark/>
          </w:tcPr>
          <w:p w14:paraId="6BE6C4ED" w14:textId="77777777" w:rsidR="002B351A" w:rsidRPr="004D75F1" w:rsidRDefault="002B351A" w:rsidP="002B351A">
            <w:pPr>
              <w:spacing w:after="0"/>
            </w:pPr>
            <w:r w:rsidRPr="004D75F1">
              <w:t>8.3.3</w:t>
            </w:r>
          </w:p>
        </w:tc>
        <w:tc>
          <w:tcPr>
            <w:tcW w:w="1701" w:type="dxa"/>
            <w:tcBorders>
              <w:top w:val="single" w:sz="8" w:space="0" w:color="auto"/>
              <w:left w:val="single" w:sz="8" w:space="0" w:color="auto"/>
              <w:bottom w:val="single" w:sz="8" w:space="0" w:color="auto"/>
              <w:right w:val="single" w:sz="8" w:space="0" w:color="auto"/>
            </w:tcBorders>
            <w:hideMark/>
          </w:tcPr>
          <w:p w14:paraId="0F1DA054" w14:textId="77777777" w:rsidR="002B351A" w:rsidRPr="004D75F1" w:rsidRDefault="002B351A" w:rsidP="002B351A">
            <w:pPr>
              <w:spacing w:after="0"/>
            </w:pPr>
            <w:r w:rsidRPr="004D75F1">
              <w:t>No</w:t>
            </w:r>
          </w:p>
        </w:tc>
        <w:tc>
          <w:tcPr>
            <w:tcW w:w="1701" w:type="dxa"/>
            <w:tcBorders>
              <w:top w:val="single" w:sz="8" w:space="0" w:color="auto"/>
              <w:left w:val="single" w:sz="8" w:space="0" w:color="auto"/>
              <w:bottom w:val="single" w:sz="8" w:space="0" w:color="auto"/>
              <w:right w:val="single" w:sz="8" w:space="0" w:color="auto"/>
            </w:tcBorders>
            <w:hideMark/>
          </w:tcPr>
          <w:p w14:paraId="7E9C5D1A" w14:textId="77777777" w:rsidR="002B351A" w:rsidRPr="004D75F1" w:rsidRDefault="002B351A" w:rsidP="002B351A">
            <w:pPr>
              <w:spacing w:after="0"/>
            </w:pPr>
            <w:r w:rsidRPr="004D75F1">
              <w:t>5.4.3</w:t>
            </w:r>
          </w:p>
        </w:tc>
        <w:tc>
          <w:tcPr>
            <w:tcW w:w="1701" w:type="dxa"/>
            <w:tcBorders>
              <w:top w:val="single" w:sz="8" w:space="0" w:color="auto"/>
              <w:left w:val="single" w:sz="8" w:space="0" w:color="auto"/>
              <w:bottom w:val="single" w:sz="8" w:space="0" w:color="auto"/>
              <w:right w:val="single" w:sz="8" w:space="0" w:color="auto"/>
            </w:tcBorders>
          </w:tcPr>
          <w:p w14:paraId="28A09953" w14:textId="389DC05F" w:rsidR="002B351A" w:rsidRPr="00070066" w:rsidRDefault="002B351A" w:rsidP="002B351A">
            <w:pPr>
              <w:spacing w:after="0"/>
            </w:pPr>
            <w:r w:rsidRPr="00070066">
              <w:rPr>
                <w:rFonts w:eastAsia="DengXian"/>
              </w:rPr>
              <w:t>N</w:t>
            </w:r>
            <w:r w:rsidR="00275CD2" w:rsidRPr="00070066">
              <w:rPr>
                <w:rFonts w:eastAsia="DengXian"/>
              </w:rPr>
              <w:t>/</w:t>
            </w:r>
            <w:r w:rsidRPr="00070066">
              <w:rPr>
                <w:rFonts w:eastAsia="DengXian"/>
              </w:rPr>
              <w:t>A</w:t>
            </w:r>
          </w:p>
        </w:tc>
      </w:tr>
      <w:tr w:rsidR="002B351A" w:rsidRPr="004D75F1" w14:paraId="50BE9848" w14:textId="5C8F85D9"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2C172643" w14:textId="77777777" w:rsidR="002B351A" w:rsidRPr="004D75F1" w:rsidRDefault="002B351A" w:rsidP="002B351A">
            <w:pPr>
              <w:spacing w:after="0"/>
            </w:pPr>
            <w:r w:rsidRPr="004D75F1">
              <w:t>Split Adaptation Message</w:t>
            </w:r>
          </w:p>
        </w:tc>
        <w:tc>
          <w:tcPr>
            <w:tcW w:w="1418" w:type="dxa"/>
            <w:tcBorders>
              <w:top w:val="single" w:sz="8" w:space="0" w:color="auto"/>
              <w:left w:val="single" w:sz="8" w:space="0" w:color="auto"/>
              <w:bottom w:val="single" w:sz="8" w:space="0" w:color="auto"/>
              <w:right w:val="single" w:sz="8" w:space="0" w:color="auto"/>
            </w:tcBorders>
            <w:hideMark/>
          </w:tcPr>
          <w:p w14:paraId="0F239A6E" w14:textId="25EA16FD" w:rsidR="002B351A" w:rsidRPr="004D75F1" w:rsidRDefault="002B351A" w:rsidP="002B351A">
            <w:pPr>
              <w:spacing w:after="0"/>
            </w:pPr>
            <w:r w:rsidRPr="004D75F1">
              <w:t>TS 26.565</w:t>
            </w:r>
            <w:r>
              <w:rPr>
                <w:rFonts w:eastAsia="DengXian"/>
              </w:rPr>
              <w:t>[5]</w:t>
            </w:r>
          </w:p>
        </w:tc>
        <w:tc>
          <w:tcPr>
            <w:tcW w:w="1559" w:type="dxa"/>
            <w:tcBorders>
              <w:top w:val="single" w:sz="8" w:space="0" w:color="auto"/>
              <w:left w:val="single" w:sz="8" w:space="0" w:color="auto"/>
              <w:bottom w:val="single" w:sz="8" w:space="0" w:color="auto"/>
              <w:right w:val="single" w:sz="8" w:space="0" w:color="auto"/>
            </w:tcBorders>
            <w:hideMark/>
          </w:tcPr>
          <w:p w14:paraId="63E82961" w14:textId="77777777" w:rsidR="002B351A" w:rsidRPr="004D75F1" w:rsidRDefault="002B351A" w:rsidP="002B351A">
            <w:pPr>
              <w:spacing w:after="0"/>
            </w:pPr>
            <w:r w:rsidRPr="004D75F1">
              <w:t>C.2.3.2</w:t>
            </w:r>
          </w:p>
        </w:tc>
        <w:tc>
          <w:tcPr>
            <w:tcW w:w="1701" w:type="dxa"/>
            <w:tcBorders>
              <w:top w:val="single" w:sz="8" w:space="0" w:color="auto"/>
              <w:left w:val="single" w:sz="8" w:space="0" w:color="auto"/>
              <w:bottom w:val="single" w:sz="8" w:space="0" w:color="auto"/>
              <w:right w:val="single" w:sz="8" w:space="0" w:color="auto"/>
            </w:tcBorders>
            <w:hideMark/>
          </w:tcPr>
          <w:p w14:paraId="5C8849A6" w14:textId="77777777" w:rsidR="002B351A" w:rsidRPr="004D75F1" w:rsidRDefault="002B351A" w:rsidP="002B351A">
            <w:pPr>
              <w:spacing w:after="0"/>
            </w:pPr>
            <w:r w:rsidRPr="004D75F1">
              <w:t>Yes</w:t>
            </w:r>
          </w:p>
        </w:tc>
        <w:tc>
          <w:tcPr>
            <w:tcW w:w="1701" w:type="dxa"/>
            <w:tcBorders>
              <w:top w:val="single" w:sz="8" w:space="0" w:color="auto"/>
              <w:left w:val="single" w:sz="8" w:space="0" w:color="auto"/>
              <w:bottom w:val="single" w:sz="8" w:space="0" w:color="auto"/>
              <w:right w:val="single" w:sz="8" w:space="0" w:color="auto"/>
            </w:tcBorders>
            <w:hideMark/>
          </w:tcPr>
          <w:p w14:paraId="737E5638" w14:textId="6D463582" w:rsidR="002B351A" w:rsidRPr="004D75F1" w:rsidRDefault="002B351A" w:rsidP="002B351A">
            <w:pPr>
              <w:spacing w:after="0"/>
            </w:pPr>
            <w:r w:rsidRPr="0050113F">
              <w:t>A.2.</w:t>
            </w:r>
            <w:r w:rsidR="0050113F" w:rsidRPr="0050113F">
              <w:t>3</w:t>
            </w:r>
          </w:p>
        </w:tc>
        <w:tc>
          <w:tcPr>
            <w:tcW w:w="1701" w:type="dxa"/>
            <w:tcBorders>
              <w:top w:val="single" w:sz="8" w:space="0" w:color="auto"/>
              <w:left w:val="single" w:sz="8" w:space="0" w:color="auto"/>
              <w:bottom w:val="single" w:sz="8" w:space="0" w:color="auto"/>
              <w:right w:val="single" w:sz="8" w:space="0" w:color="auto"/>
            </w:tcBorders>
          </w:tcPr>
          <w:p w14:paraId="517F30DE" w14:textId="12281D37" w:rsidR="002B351A" w:rsidRPr="00070066" w:rsidRDefault="002B351A" w:rsidP="002B351A">
            <w:pPr>
              <w:spacing w:after="0"/>
            </w:pPr>
            <w:r w:rsidRPr="00070066">
              <w:t>urn:3gpp:split-rendering:v2:asrp:sr-split</w:t>
            </w:r>
          </w:p>
        </w:tc>
      </w:tr>
      <w:tr w:rsidR="002B351A" w:rsidRPr="004D75F1" w14:paraId="1639A269" w14:textId="13005076"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3AE4D866" w14:textId="77777777" w:rsidR="002B351A" w:rsidRPr="004D75F1" w:rsidRDefault="002B351A" w:rsidP="002B351A">
            <w:pPr>
              <w:spacing w:after="0"/>
            </w:pPr>
            <w:r w:rsidRPr="004D75F1">
              <w:t>Seamless Adaptive Split</w:t>
            </w:r>
          </w:p>
        </w:tc>
        <w:tc>
          <w:tcPr>
            <w:tcW w:w="1418" w:type="dxa"/>
            <w:tcBorders>
              <w:top w:val="single" w:sz="8" w:space="0" w:color="auto"/>
              <w:left w:val="single" w:sz="8" w:space="0" w:color="auto"/>
              <w:bottom w:val="single" w:sz="8" w:space="0" w:color="auto"/>
              <w:right w:val="single" w:sz="8" w:space="0" w:color="auto"/>
            </w:tcBorders>
            <w:hideMark/>
          </w:tcPr>
          <w:p w14:paraId="784E9D83" w14:textId="6883ACC9" w:rsidR="002B351A" w:rsidRPr="004D75F1" w:rsidRDefault="002B351A" w:rsidP="002B351A">
            <w:pPr>
              <w:spacing w:after="0"/>
            </w:pPr>
            <w:r w:rsidRPr="004D75F1">
              <w:t>TS 26.565</w:t>
            </w:r>
            <w:r>
              <w:rPr>
                <w:rFonts w:eastAsia="DengXian"/>
              </w:rPr>
              <w:t>[5]</w:t>
            </w:r>
          </w:p>
        </w:tc>
        <w:tc>
          <w:tcPr>
            <w:tcW w:w="1559" w:type="dxa"/>
            <w:tcBorders>
              <w:top w:val="single" w:sz="8" w:space="0" w:color="auto"/>
              <w:left w:val="single" w:sz="8" w:space="0" w:color="auto"/>
              <w:bottom w:val="single" w:sz="8" w:space="0" w:color="auto"/>
              <w:right w:val="single" w:sz="8" w:space="0" w:color="auto"/>
            </w:tcBorders>
            <w:hideMark/>
          </w:tcPr>
          <w:p w14:paraId="7AFDB055" w14:textId="77777777" w:rsidR="002B351A" w:rsidRPr="004D75F1" w:rsidRDefault="002B351A" w:rsidP="002B351A">
            <w:pPr>
              <w:spacing w:after="0"/>
            </w:pPr>
            <w:r w:rsidRPr="004D75F1">
              <w:t>C.2.3.2</w:t>
            </w:r>
          </w:p>
        </w:tc>
        <w:tc>
          <w:tcPr>
            <w:tcW w:w="1701" w:type="dxa"/>
            <w:tcBorders>
              <w:top w:val="single" w:sz="8" w:space="0" w:color="auto"/>
              <w:left w:val="single" w:sz="8" w:space="0" w:color="auto"/>
              <w:bottom w:val="single" w:sz="8" w:space="0" w:color="auto"/>
              <w:right w:val="single" w:sz="8" w:space="0" w:color="auto"/>
            </w:tcBorders>
            <w:hideMark/>
          </w:tcPr>
          <w:p w14:paraId="7162B5EC" w14:textId="77777777" w:rsidR="002B351A" w:rsidRPr="004D75F1" w:rsidRDefault="002B351A" w:rsidP="002B351A">
            <w:pPr>
              <w:spacing w:after="0"/>
            </w:pPr>
            <w:r w:rsidRPr="004D75F1">
              <w:t>Yes</w:t>
            </w:r>
          </w:p>
        </w:tc>
        <w:tc>
          <w:tcPr>
            <w:tcW w:w="1701" w:type="dxa"/>
            <w:tcBorders>
              <w:top w:val="single" w:sz="8" w:space="0" w:color="auto"/>
              <w:left w:val="single" w:sz="8" w:space="0" w:color="auto"/>
              <w:bottom w:val="single" w:sz="8" w:space="0" w:color="auto"/>
              <w:right w:val="single" w:sz="8" w:space="0" w:color="auto"/>
            </w:tcBorders>
            <w:hideMark/>
          </w:tcPr>
          <w:p w14:paraId="72EA011D" w14:textId="397FA859" w:rsidR="002B351A" w:rsidRPr="004D75F1" w:rsidRDefault="002B351A" w:rsidP="002B351A">
            <w:pPr>
              <w:spacing w:after="0"/>
            </w:pPr>
            <w:r w:rsidRPr="0050113F">
              <w:t>A.2.</w:t>
            </w:r>
            <w:r w:rsidR="0050113F" w:rsidRPr="0050113F">
              <w:t>4</w:t>
            </w:r>
          </w:p>
        </w:tc>
        <w:tc>
          <w:tcPr>
            <w:tcW w:w="1701" w:type="dxa"/>
            <w:tcBorders>
              <w:top w:val="single" w:sz="8" w:space="0" w:color="auto"/>
              <w:left w:val="single" w:sz="8" w:space="0" w:color="auto"/>
              <w:bottom w:val="single" w:sz="8" w:space="0" w:color="auto"/>
              <w:right w:val="single" w:sz="8" w:space="0" w:color="auto"/>
            </w:tcBorders>
          </w:tcPr>
          <w:p w14:paraId="08EE6893" w14:textId="27F578F6" w:rsidR="002B351A" w:rsidRPr="00070066" w:rsidRDefault="002B351A" w:rsidP="002B351A">
            <w:pPr>
              <w:spacing w:after="0"/>
            </w:pPr>
            <w:r w:rsidRPr="00070066">
              <w:rPr>
                <w:rFonts w:eastAsia="Aptos"/>
              </w:rPr>
              <w:t>urn:3gpp:split-rendering:v1:asrp:sr-split-seamless</w:t>
            </w:r>
          </w:p>
        </w:tc>
      </w:tr>
      <w:tr w:rsidR="002B351A" w:rsidRPr="004D75F1" w14:paraId="7FCCF2C1" w14:textId="504031A5" w:rsidTr="005556D4">
        <w:trPr>
          <w:trHeight w:val="300"/>
        </w:trPr>
        <w:tc>
          <w:tcPr>
            <w:tcW w:w="1833" w:type="dxa"/>
            <w:tcBorders>
              <w:top w:val="single" w:sz="8" w:space="0" w:color="auto"/>
              <w:left w:val="single" w:sz="8" w:space="0" w:color="auto"/>
              <w:bottom w:val="single" w:sz="8" w:space="0" w:color="auto"/>
              <w:right w:val="single" w:sz="8" w:space="0" w:color="auto"/>
            </w:tcBorders>
            <w:hideMark/>
          </w:tcPr>
          <w:p w14:paraId="3C1846C6" w14:textId="77777777" w:rsidR="002B351A" w:rsidRPr="004D75F1" w:rsidRDefault="002B351A" w:rsidP="002B351A">
            <w:pPr>
              <w:spacing w:after="0"/>
            </w:pPr>
            <w:r w:rsidRPr="004D75F1">
              <w:t>State Synchronization Message</w:t>
            </w:r>
          </w:p>
        </w:tc>
        <w:tc>
          <w:tcPr>
            <w:tcW w:w="1418" w:type="dxa"/>
            <w:tcBorders>
              <w:top w:val="single" w:sz="8" w:space="0" w:color="auto"/>
              <w:left w:val="single" w:sz="8" w:space="0" w:color="auto"/>
              <w:bottom w:val="single" w:sz="8" w:space="0" w:color="auto"/>
              <w:right w:val="single" w:sz="8" w:space="0" w:color="auto"/>
            </w:tcBorders>
            <w:hideMark/>
          </w:tcPr>
          <w:p w14:paraId="0A5FEF5A" w14:textId="5467C6C5" w:rsidR="002B351A" w:rsidRPr="004D75F1" w:rsidRDefault="002B351A" w:rsidP="002B351A">
            <w:pPr>
              <w:spacing w:after="0"/>
            </w:pPr>
            <w:r w:rsidRPr="004D75F1">
              <w:t>TS 26.565</w:t>
            </w:r>
            <w:r>
              <w:rPr>
                <w:rFonts w:eastAsia="DengXian"/>
              </w:rPr>
              <w:t>[5]</w:t>
            </w:r>
          </w:p>
        </w:tc>
        <w:tc>
          <w:tcPr>
            <w:tcW w:w="1559" w:type="dxa"/>
            <w:tcBorders>
              <w:top w:val="single" w:sz="8" w:space="0" w:color="auto"/>
              <w:left w:val="single" w:sz="8" w:space="0" w:color="auto"/>
              <w:bottom w:val="single" w:sz="8" w:space="0" w:color="auto"/>
              <w:right w:val="single" w:sz="8" w:space="0" w:color="auto"/>
            </w:tcBorders>
            <w:hideMark/>
          </w:tcPr>
          <w:p w14:paraId="1D6E05DF" w14:textId="77777777" w:rsidR="002B351A" w:rsidRPr="004D75F1" w:rsidRDefault="002B351A" w:rsidP="002B351A">
            <w:pPr>
              <w:spacing w:after="0"/>
            </w:pPr>
            <w:r w:rsidRPr="004D75F1">
              <w:t>C.2.3.3</w:t>
            </w:r>
          </w:p>
        </w:tc>
        <w:tc>
          <w:tcPr>
            <w:tcW w:w="1701" w:type="dxa"/>
            <w:tcBorders>
              <w:top w:val="single" w:sz="8" w:space="0" w:color="auto"/>
              <w:left w:val="single" w:sz="8" w:space="0" w:color="auto"/>
              <w:bottom w:val="single" w:sz="8" w:space="0" w:color="auto"/>
              <w:right w:val="single" w:sz="8" w:space="0" w:color="auto"/>
            </w:tcBorders>
            <w:hideMark/>
          </w:tcPr>
          <w:p w14:paraId="20E3FC01" w14:textId="716A3C5D" w:rsidR="002B351A" w:rsidRPr="004D75F1" w:rsidRDefault="002B351A" w:rsidP="002B351A">
            <w:pPr>
              <w:spacing w:after="0"/>
            </w:pPr>
            <w:r>
              <w:t>Yes</w:t>
            </w:r>
          </w:p>
        </w:tc>
        <w:tc>
          <w:tcPr>
            <w:tcW w:w="1701" w:type="dxa"/>
            <w:tcBorders>
              <w:top w:val="single" w:sz="8" w:space="0" w:color="auto"/>
              <w:left w:val="single" w:sz="8" w:space="0" w:color="auto"/>
              <w:bottom w:val="single" w:sz="8" w:space="0" w:color="auto"/>
              <w:right w:val="single" w:sz="8" w:space="0" w:color="auto"/>
            </w:tcBorders>
            <w:hideMark/>
          </w:tcPr>
          <w:p w14:paraId="65476A7C" w14:textId="139ABA6B" w:rsidR="002B351A" w:rsidRPr="004D75F1" w:rsidRDefault="00275CD2" w:rsidP="002B351A">
            <w:pPr>
              <w:spacing w:after="0"/>
            </w:pPr>
            <w:r>
              <w:t>A.</w:t>
            </w:r>
            <w:r w:rsidR="0050113F">
              <w:t>2.</w:t>
            </w:r>
            <w:r w:rsidR="00EB1D37">
              <w:t>8</w:t>
            </w:r>
          </w:p>
        </w:tc>
        <w:tc>
          <w:tcPr>
            <w:tcW w:w="1701" w:type="dxa"/>
            <w:tcBorders>
              <w:top w:val="single" w:sz="8" w:space="0" w:color="auto"/>
              <w:left w:val="single" w:sz="8" w:space="0" w:color="auto"/>
              <w:bottom w:val="single" w:sz="8" w:space="0" w:color="auto"/>
              <w:right w:val="single" w:sz="8" w:space="0" w:color="auto"/>
            </w:tcBorders>
          </w:tcPr>
          <w:p w14:paraId="3C2EE59C" w14:textId="0F2E2EC4" w:rsidR="002B351A" w:rsidRPr="00070066" w:rsidRDefault="002B351A" w:rsidP="002B351A">
            <w:pPr>
              <w:spacing w:after="0"/>
            </w:pPr>
            <w:r w:rsidRPr="00070066">
              <w:rPr>
                <w:rFonts w:eastAsia="DengXian"/>
              </w:rPr>
              <w:t>urn:3gpp:split-rendering:v2:sr-state</w:t>
            </w:r>
          </w:p>
        </w:tc>
      </w:tr>
      <w:tr w:rsidR="002B351A" w:rsidRPr="004D75F1" w14:paraId="6B386F37" w14:textId="037E3014" w:rsidTr="005556D4">
        <w:trPr>
          <w:trHeight w:val="300"/>
        </w:trPr>
        <w:tc>
          <w:tcPr>
            <w:tcW w:w="1833" w:type="dxa"/>
            <w:tcBorders>
              <w:top w:val="single" w:sz="8" w:space="0" w:color="auto"/>
              <w:left w:val="single" w:sz="8" w:space="0" w:color="auto"/>
              <w:bottom w:val="single" w:sz="8" w:space="0" w:color="auto"/>
              <w:right w:val="single" w:sz="8" w:space="0" w:color="auto"/>
            </w:tcBorders>
          </w:tcPr>
          <w:p w14:paraId="56E6E987" w14:textId="77777777" w:rsidR="002B351A" w:rsidRDefault="002B351A" w:rsidP="002B351A">
            <w:pPr>
              <w:spacing w:after="0"/>
              <w:rPr>
                <w:rFonts w:eastAsia="DengXian"/>
              </w:rPr>
            </w:pPr>
            <w:r>
              <w:rPr>
                <w:rFonts w:eastAsia="DengXian"/>
              </w:rPr>
              <w:t xml:space="preserve">Processing Delay Adaptation </w:t>
            </w:r>
          </w:p>
          <w:p w14:paraId="028D0155" w14:textId="7399CA5D" w:rsidR="002B351A" w:rsidRPr="004D75F1" w:rsidRDefault="002B351A" w:rsidP="002B351A">
            <w:pPr>
              <w:spacing w:after="0"/>
            </w:pPr>
            <w:r>
              <w:rPr>
                <w:rFonts w:eastAsia="DengXian"/>
              </w:rPr>
              <w:t>Configuration</w:t>
            </w:r>
          </w:p>
        </w:tc>
        <w:tc>
          <w:tcPr>
            <w:tcW w:w="1418" w:type="dxa"/>
            <w:tcBorders>
              <w:top w:val="single" w:sz="8" w:space="0" w:color="auto"/>
              <w:left w:val="single" w:sz="8" w:space="0" w:color="auto"/>
              <w:bottom w:val="single" w:sz="8" w:space="0" w:color="auto"/>
              <w:right w:val="single" w:sz="8" w:space="0" w:color="auto"/>
            </w:tcBorders>
          </w:tcPr>
          <w:p w14:paraId="7678CE8D" w14:textId="0BA1DA1C" w:rsidR="002B351A" w:rsidRPr="004D75F1" w:rsidRDefault="002B351A" w:rsidP="002B351A">
            <w:pPr>
              <w:spacing w:after="0"/>
            </w:pPr>
            <w:r>
              <w:rPr>
                <w:rFonts w:eastAsia="DengXian"/>
              </w:rPr>
              <w:t>N</w:t>
            </w:r>
            <w:r w:rsidR="00275CD2">
              <w:rPr>
                <w:rFonts w:eastAsia="DengXian"/>
              </w:rPr>
              <w:t>/</w:t>
            </w:r>
            <w:r>
              <w:rPr>
                <w:rFonts w:eastAsia="DengXian"/>
              </w:rPr>
              <w:t>A</w:t>
            </w:r>
          </w:p>
        </w:tc>
        <w:tc>
          <w:tcPr>
            <w:tcW w:w="1559" w:type="dxa"/>
            <w:tcBorders>
              <w:top w:val="single" w:sz="8" w:space="0" w:color="auto"/>
              <w:left w:val="single" w:sz="8" w:space="0" w:color="auto"/>
              <w:bottom w:val="single" w:sz="8" w:space="0" w:color="auto"/>
              <w:right w:val="single" w:sz="8" w:space="0" w:color="auto"/>
            </w:tcBorders>
          </w:tcPr>
          <w:p w14:paraId="1398EBAB" w14:textId="02D8E661" w:rsidR="002B351A" w:rsidRPr="004D75F1" w:rsidRDefault="002B351A" w:rsidP="002B351A">
            <w:pPr>
              <w:spacing w:after="0"/>
            </w:pPr>
            <w:r>
              <w:rPr>
                <w:rFonts w:eastAsia="DengXian"/>
              </w:rPr>
              <w:t>N</w:t>
            </w:r>
            <w:r w:rsidR="00275CD2">
              <w:rPr>
                <w:rFonts w:eastAsia="DengXian"/>
              </w:rPr>
              <w:t>/</w:t>
            </w:r>
            <w:r>
              <w:rPr>
                <w:rFonts w:eastAsia="DengXian"/>
              </w:rPr>
              <w:t>A</w:t>
            </w:r>
          </w:p>
        </w:tc>
        <w:tc>
          <w:tcPr>
            <w:tcW w:w="1701" w:type="dxa"/>
            <w:tcBorders>
              <w:top w:val="single" w:sz="8" w:space="0" w:color="auto"/>
              <w:left w:val="single" w:sz="8" w:space="0" w:color="auto"/>
              <w:bottom w:val="single" w:sz="8" w:space="0" w:color="auto"/>
              <w:right w:val="single" w:sz="8" w:space="0" w:color="auto"/>
            </w:tcBorders>
          </w:tcPr>
          <w:p w14:paraId="6C95ADA6" w14:textId="3D87A02F" w:rsidR="002B351A" w:rsidRPr="004D75F1" w:rsidRDefault="002B351A" w:rsidP="002B351A">
            <w:pPr>
              <w:spacing w:after="0"/>
            </w:pPr>
            <w:r>
              <w:rPr>
                <w:rFonts w:eastAsia="DengXian"/>
              </w:rPr>
              <w:t>N</w:t>
            </w:r>
            <w:r w:rsidR="00275CD2">
              <w:rPr>
                <w:rFonts w:eastAsia="DengXian"/>
              </w:rPr>
              <w:t>/</w:t>
            </w:r>
            <w:r>
              <w:rPr>
                <w:rFonts w:eastAsia="DengXian"/>
              </w:rPr>
              <w:t>A</w:t>
            </w:r>
          </w:p>
        </w:tc>
        <w:tc>
          <w:tcPr>
            <w:tcW w:w="1701" w:type="dxa"/>
            <w:tcBorders>
              <w:top w:val="single" w:sz="8" w:space="0" w:color="auto"/>
              <w:left w:val="single" w:sz="8" w:space="0" w:color="auto"/>
              <w:bottom w:val="single" w:sz="8" w:space="0" w:color="auto"/>
              <w:right w:val="single" w:sz="8" w:space="0" w:color="auto"/>
            </w:tcBorders>
          </w:tcPr>
          <w:p w14:paraId="4533B1CA" w14:textId="2101DAE3" w:rsidR="002B351A" w:rsidRPr="004D75F1" w:rsidRDefault="002B351A" w:rsidP="002B351A">
            <w:pPr>
              <w:spacing w:after="0"/>
            </w:pPr>
            <w:r w:rsidRPr="00EF5A3B">
              <w:rPr>
                <w:rFonts w:eastAsia="DengXian"/>
              </w:rPr>
              <w:t>A.</w:t>
            </w:r>
            <w:r w:rsidR="0050113F">
              <w:rPr>
                <w:rFonts w:eastAsia="DengXian"/>
              </w:rPr>
              <w:t>2.5</w:t>
            </w:r>
          </w:p>
        </w:tc>
        <w:tc>
          <w:tcPr>
            <w:tcW w:w="1701" w:type="dxa"/>
            <w:tcBorders>
              <w:top w:val="single" w:sz="8" w:space="0" w:color="auto"/>
              <w:left w:val="single" w:sz="8" w:space="0" w:color="auto"/>
              <w:bottom w:val="single" w:sz="8" w:space="0" w:color="auto"/>
              <w:right w:val="single" w:sz="8" w:space="0" w:color="auto"/>
            </w:tcBorders>
          </w:tcPr>
          <w:p w14:paraId="11B73E8D" w14:textId="79C4CDEC" w:rsidR="002B351A" w:rsidRPr="00EF5A3B" w:rsidRDefault="002B351A" w:rsidP="002B351A">
            <w:pPr>
              <w:spacing w:after="0"/>
              <w:rPr>
                <w:rFonts w:eastAsia="DengXian"/>
              </w:rPr>
            </w:pPr>
            <w:r w:rsidRPr="00B00A80">
              <w:rPr>
                <w:rFonts w:eastAsia="DengXian"/>
              </w:rPr>
              <w:t>urn:3gpp:split-rendering:v1:</w:t>
            </w:r>
            <w:r>
              <w:rPr>
                <w:rFonts w:eastAsia="DengXian"/>
              </w:rPr>
              <w:t>daqoe</w:t>
            </w:r>
            <w:r w:rsidRPr="00B00A80">
              <w:rPr>
                <w:rFonts w:eastAsia="DengXian"/>
              </w:rPr>
              <w:t>:</w:t>
            </w:r>
            <w:r>
              <w:rPr>
                <w:rFonts w:eastAsia="DengXian"/>
              </w:rPr>
              <w:t>configuration</w:t>
            </w:r>
          </w:p>
        </w:tc>
      </w:tr>
      <w:tr w:rsidR="002B351A" w:rsidRPr="004D75F1" w14:paraId="0D75D988" w14:textId="7CD7F8AA" w:rsidTr="005556D4">
        <w:trPr>
          <w:trHeight w:val="300"/>
        </w:trPr>
        <w:tc>
          <w:tcPr>
            <w:tcW w:w="1833" w:type="dxa"/>
            <w:tcBorders>
              <w:top w:val="single" w:sz="8" w:space="0" w:color="auto"/>
              <w:left w:val="single" w:sz="8" w:space="0" w:color="auto"/>
              <w:bottom w:val="single" w:sz="8" w:space="0" w:color="auto"/>
              <w:right w:val="single" w:sz="8" w:space="0" w:color="auto"/>
            </w:tcBorders>
          </w:tcPr>
          <w:p w14:paraId="4C9109E5" w14:textId="2D8E6CD1" w:rsidR="002B351A" w:rsidRPr="004D75F1" w:rsidRDefault="002B351A" w:rsidP="002B351A">
            <w:pPr>
              <w:spacing w:after="0"/>
            </w:pPr>
            <w:r>
              <w:t xml:space="preserve">Processing </w:t>
            </w:r>
            <w:r w:rsidRPr="0041496B">
              <w:t>Delay Adaptation</w:t>
            </w:r>
            <w:r>
              <w:t xml:space="preserve"> Information </w:t>
            </w:r>
          </w:p>
        </w:tc>
        <w:tc>
          <w:tcPr>
            <w:tcW w:w="1418" w:type="dxa"/>
            <w:tcBorders>
              <w:top w:val="single" w:sz="8" w:space="0" w:color="auto"/>
              <w:left w:val="single" w:sz="8" w:space="0" w:color="auto"/>
              <w:bottom w:val="single" w:sz="8" w:space="0" w:color="auto"/>
              <w:right w:val="single" w:sz="8" w:space="0" w:color="auto"/>
            </w:tcBorders>
          </w:tcPr>
          <w:p w14:paraId="73357C17" w14:textId="15559C2C" w:rsidR="002B351A" w:rsidRPr="004D75F1" w:rsidRDefault="002B351A" w:rsidP="002B351A">
            <w:pPr>
              <w:spacing w:after="0"/>
            </w:pPr>
            <w:r>
              <w:rPr>
                <w:rFonts w:eastAsia="DengXian"/>
              </w:rPr>
              <w:t>N</w:t>
            </w:r>
            <w:r w:rsidR="00275CD2">
              <w:rPr>
                <w:rFonts w:eastAsia="DengXian"/>
              </w:rPr>
              <w:t>/</w:t>
            </w:r>
            <w:r>
              <w:rPr>
                <w:rFonts w:eastAsia="DengXian"/>
              </w:rPr>
              <w:t>A</w:t>
            </w:r>
          </w:p>
        </w:tc>
        <w:tc>
          <w:tcPr>
            <w:tcW w:w="1559" w:type="dxa"/>
            <w:tcBorders>
              <w:top w:val="single" w:sz="8" w:space="0" w:color="auto"/>
              <w:left w:val="single" w:sz="8" w:space="0" w:color="auto"/>
              <w:bottom w:val="single" w:sz="8" w:space="0" w:color="auto"/>
              <w:right w:val="single" w:sz="8" w:space="0" w:color="auto"/>
            </w:tcBorders>
          </w:tcPr>
          <w:p w14:paraId="65E67FC1" w14:textId="7A61C941" w:rsidR="002B351A" w:rsidRPr="004D75F1" w:rsidRDefault="002B351A" w:rsidP="002B351A">
            <w:pPr>
              <w:spacing w:after="0"/>
            </w:pPr>
            <w:r>
              <w:rPr>
                <w:rFonts w:eastAsia="DengXian"/>
              </w:rPr>
              <w:t>N</w:t>
            </w:r>
            <w:r w:rsidR="00275CD2">
              <w:rPr>
                <w:rFonts w:eastAsia="DengXian"/>
              </w:rPr>
              <w:t>/</w:t>
            </w:r>
            <w:r>
              <w:rPr>
                <w:rFonts w:eastAsia="DengXian"/>
              </w:rPr>
              <w:t>A</w:t>
            </w:r>
          </w:p>
        </w:tc>
        <w:tc>
          <w:tcPr>
            <w:tcW w:w="1701" w:type="dxa"/>
            <w:tcBorders>
              <w:top w:val="single" w:sz="8" w:space="0" w:color="auto"/>
              <w:left w:val="single" w:sz="8" w:space="0" w:color="auto"/>
              <w:bottom w:val="single" w:sz="8" w:space="0" w:color="auto"/>
              <w:right w:val="single" w:sz="8" w:space="0" w:color="auto"/>
            </w:tcBorders>
          </w:tcPr>
          <w:p w14:paraId="56C003A0" w14:textId="170FB398" w:rsidR="002B351A" w:rsidRPr="004D75F1" w:rsidRDefault="002B351A" w:rsidP="002B351A">
            <w:pPr>
              <w:spacing w:after="0"/>
            </w:pPr>
            <w:r>
              <w:rPr>
                <w:rFonts w:eastAsia="DengXian"/>
              </w:rPr>
              <w:t>N</w:t>
            </w:r>
            <w:r w:rsidR="00275CD2">
              <w:rPr>
                <w:rFonts w:eastAsia="DengXian"/>
              </w:rPr>
              <w:t>/</w:t>
            </w:r>
            <w:r>
              <w:rPr>
                <w:rFonts w:eastAsia="DengXian"/>
              </w:rPr>
              <w:t>A</w:t>
            </w:r>
          </w:p>
        </w:tc>
        <w:tc>
          <w:tcPr>
            <w:tcW w:w="1701" w:type="dxa"/>
            <w:tcBorders>
              <w:top w:val="single" w:sz="8" w:space="0" w:color="auto"/>
              <w:left w:val="single" w:sz="8" w:space="0" w:color="auto"/>
              <w:bottom w:val="single" w:sz="8" w:space="0" w:color="auto"/>
              <w:right w:val="single" w:sz="8" w:space="0" w:color="auto"/>
            </w:tcBorders>
          </w:tcPr>
          <w:p w14:paraId="1F57FC46" w14:textId="6E36EBE4" w:rsidR="002B351A" w:rsidRPr="004D75F1" w:rsidRDefault="002B351A" w:rsidP="002B351A">
            <w:pPr>
              <w:spacing w:after="0"/>
            </w:pPr>
            <w:r w:rsidRPr="00EF5A3B">
              <w:rPr>
                <w:rFonts w:eastAsia="DengXian"/>
              </w:rPr>
              <w:t>A.</w:t>
            </w:r>
            <w:r w:rsidR="0050113F">
              <w:rPr>
                <w:rFonts w:eastAsia="DengXian"/>
              </w:rPr>
              <w:t>2.5</w:t>
            </w:r>
          </w:p>
        </w:tc>
        <w:tc>
          <w:tcPr>
            <w:tcW w:w="1701" w:type="dxa"/>
            <w:tcBorders>
              <w:top w:val="single" w:sz="8" w:space="0" w:color="auto"/>
              <w:left w:val="single" w:sz="8" w:space="0" w:color="auto"/>
              <w:bottom w:val="single" w:sz="8" w:space="0" w:color="auto"/>
              <w:right w:val="single" w:sz="8" w:space="0" w:color="auto"/>
            </w:tcBorders>
          </w:tcPr>
          <w:p w14:paraId="70AEC9C4" w14:textId="0E1CC3D5" w:rsidR="002B351A" w:rsidRPr="00EF5A3B" w:rsidRDefault="002B351A" w:rsidP="002B351A">
            <w:pPr>
              <w:spacing w:after="0"/>
              <w:rPr>
                <w:rFonts w:eastAsia="DengXian"/>
              </w:rPr>
            </w:pPr>
            <w:r>
              <w:rPr>
                <w:noProof/>
              </w:rPr>
              <w:t>urn:3gpp:split-rendering:v1:daqoe:information</w:t>
            </w:r>
          </w:p>
        </w:tc>
      </w:tr>
    </w:tbl>
    <w:p w14:paraId="0244F9A2" w14:textId="0343EE64" w:rsidR="0086054B" w:rsidRPr="00022749" w:rsidRDefault="0086054B" w:rsidP="007D1CBB">
      <w:pPr>
        <w:spacing w:after="0"/>
      </w:pPr>
    </w:p>
    <w:p w14:paraId="485B3D0C" w14:textId="31EE4D73" w:rsidR="006C6F44" w:rsidRDefault="007D1CBB" w:rsidP="007D1CBB">
      <w:pPr>
        <w:spacing w:after="0"/>
        <w:rPr>
          <w:i/>
          <w:iCs/>
          <w:lang w:val="en-US"/>
        </w:rPr>
      </w:pPr>
      <w:r w:rsidRPr="00022749">
        <w:rPr>
          <w:i/>
          <w:iCs/>
          <w:lang w:val="en-US"/>
        </w:rPr>
        <w:t>Editor’s Note: The clause may contain all message types for XR and other services. The suitable message types from TS 26.</w:t>
      </w:r>
      <w:r w:rsidR="002B351A" w:rsidRPr="00022749">
        <w:rPr>
          <w:i/>
          <w:iCs/>
          <w:lang w:val="en-US"/>
        </w:rPr>
        <w:t>56</w:t>
      </w:r>
      <w:r w:rsidR="002B351A">
        <w:rPr>
          <w:i/>
          <w:iCs/>
          <w:lang w:val="en-US"/>
        </w:rPr>
        <w:t>5</w:t>
      </w:r>
      <w:r w:rsidR="002B351A" w:rsidRPr="00022749">
        <w:rPr>
          <w:i/>
          <w:iCs/>
          <w:lang w:val="en-US"/>
        </w:rPr>
        <w:t xml:space="preserve"> </w:t>
      </w:r>
      <w:r w:rsidRPr="00022749">
        <w:rPr>
          <w:i/>
          <w:iCs/>
          <w:lang w:val="en-US"/>
        </w:rPr>
        <w:t xml:space="preserve">need to be referred or modified and imported to this spec as appropriate. If there is a need to further define profiles with support for specific messages as mandatory/optional is FFS. </w:t>
      </w:r>
    </w:p>
    <w:p w14:paraId="7D737923" w14:textId="77777777" w:rsidR="006C6F44" w:rsidRDefault="006C6F44" w:rsidP="007D1CBB">
      <w:pPr>
        <w:spacing w:after="0"/>
        <w:rPr>
          <w:i/>
          <w:iCs/>
          <w:lang w:val="en-US"/>
        </w:rPr>
      </w:pPr>
    </w:p>
    <w:p w14:paraId="0EF4A47E" w14:textId="41629178" w:rsidR="007D1CBB" w:rsidRDefault="007D1CBB" w:rsidP="007D1CBB">
      <w:pPr>
        <w:spacing w:after="0"/>
        <w:rPr>
          <w:i/>
          <w:iCs/>
          <w:lang w:val="en-US"/>
        </w:rPr>
      </w:pPr>
      <w:r w:rsidRPr="00022749">
        <w:rPr>
          <w:i/>
          <w:iCs/>
          <w:lang w:val="en-US"/>
        </w:rPr>
        <w:t xml:space="preserve"> </w:t>
      </w:r>
    </w:p>
    <w:p w14:paraId="715D0138" w14:textId="7CD2F9B9" w:rsidR="006C6F44" w:rsidRDefault="006C6F44" w:rsidP="006C6F44">
      <w:pPr>
        <w:pStyle w:val="Heading2"/>
      </w:pPr>
      <w:bookmarkStart w:id="599" w:name="_Toc190941196"/>
      <w:bookmarkStart w:id="600" w:name="_Toc190952103"/>
      <w:r>
        <w:t>A.1.</w:t>
      </w:r>
      <w:r w:rsidR="00B05AC2">
        <w:t>2</w:t>
      </w:r>
      <w:r w:rsidR="002B7DA3">
        <w:tab/>
      </w:r>
      <w:r>
        <w:t>Metadata Message Format</w:t>
      </w:r>
      <w:bookmarkEnd w:id="599"/>
      <w:bookmarkEnd w:id="600"/>
    </w:p>
    <w:p w14:paraId="1804A9A6" w14:textId="295BD4BE"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 xml:space="preserve">-1. </w:t>
      </w:r>
    </w:p>
    <w:p w14:paraId="05ECF2CA" w14:textId="29BC70FE" w:rsidR="006C6F44" w:rsidRPr="0026317A" w:rsidRDefault="006C6F44" w:rsidP="006C6F44">
      <w:pPr>
        <w:pStyle w:val="TH"/>
        <w:rPr>
          <w:noProof/>
        </w:rPr>
      </w:pPr>
      <w:r w:rsidRPr="0026317A">
        <w:lastRenderedPageBreak/>
        <w:t xml:space="preserve">Table </w:t>
      </w:r>
      <w:r>
        <w:rPr>
          <w:rFonts w:eastAsia="Arial"/>
        </w:rPr>
        <w:t>A.1.</w:t>
      </w:r>
      <w:r w:rsidR="00B05AC2">
        <w:rPr>
          <w:rFonts w:eastAsia="Arial"/>
        </w:rPr>
        <w:t>2</w:t>
      </w:r>
      <w:r w:rsidRPr="0026317A">
        <w:t>-</w:t>
      </w:r>
      <w:r w:rsidRPr="0026317A">
        <w:fldChar w:fldCharType="begin"/>
      </w:r>
      <w:r w:rsidRPr="0026317A">
        <w:instrText xml:space="preserve"> SEQ Table \* ARABIC </w:instrText>
      </w:r>
      <w:r w:rsidRPr="0026317A">
        <w:fldChar w:fldCharType="separate"/>
      </w:r>
      <w:r w:rsidRPr="0026317A">
        <w:rPr>
          <w:noProof/>
        </w:rPr>
        <w:t>1</w:t>
      </w:r>
      <w:r w:rsidRPr="0026317A">
        <w:rPr>
          <w:noProof/>
        </w:rPr>
        <w:fldChar w:fldCharType="end"/>
      </w:r>
      <w:r w:rsidRPr="0026317A">
        <w:t xml:space="preserve"> Split Rendering Metadata Messages Format</w:t>
      </w:r>
    </w:p>
    <w:tbl>
      <w:tblPr>
        <w:tblStyle w:val="TableGrid1"/>
        <w:tblW w:w="0" w:type="auto"/>
        <w:tblLook w:val="04A0" w:firstRow="1" w:lastRow="0" w:firstColumn="1" w:lastColumn="0" w:noHBand="0" w:noVBand="1"/>
      </w:tblPr>
      <w:tblGrid>
        <w:gridCol w:w="2395"/>
        <w:gridCol w:w="1516"/>
        <w:gridCol w:w="1792"/>
        <w:gridCol w:w="3928"/>
      </w:tblGrid>
      <w:tr w:rsidR="006C6F44" w:rsidRPr="0026317A" w14:paraId="0EB5877C" w14:textId="77777777" w:rsidTr="00EE19B9">
        <w:tc>
          <w:tcPr>
            <w:tcW w:w="2413" w:type="dxa"/>
          </w:tcPr>
          <w:p w14:paraId="6E2AECAC" w14:textId="77777777" w:rsidR="006C6F44" w:rsidRPr="0026317A" w:rsidRDefault="006C6F44" w:rsidP="00EE19B9">
            <w:pPr>
              <w:jc w:val="center"/>
              <w:rPr>
                <w:b/>
                <w:bCs/>
              </w:rPr>
            </w:pPr>
            <w:r w:rsidRPr="0026317A">
              <w:rPr>
                <w:b/>
                <w:bCs/>
              </w:rPr>
              <w:t>Name</w:t>
            </w:r>
          </w:p>
        </w:tc>
        <w:tc>
          <w:tcPr>
            <w:tcW w:w="1452" w:type="dxa"/>
          </w:tcPr>
          <w:p w14:paraId="7FC672A6" w14:textId="77777777" w:rsidR="006C6F44" w:rsidRPr="0026317A" w:rsidRDefault="006C6F44" w:rsidP="00EE19B9">
            <w:pPr>
              <w:jc w:val="center"/>
              <w:rPr>
                <w:b/>
                <w:bCs/>
              </w:rPr>
            </w:pPr>
            <w:r w:rsidRPr="0026317A">
              <w:rPr>
                <w:b/>
                <w:bCs/>
              </w:rPr>
              <w:t>Type</w:t>
            </w:r>
          </w:p>
        </w:tc>
        <w:tc>
          <w:tcPr>
            <w:tcW w:w="1800" w:type="dxa"/>
          </w:tcPr>
          <w:p w14:paraId="7B29475B" w14:textId="77777777" w:rsidR="006C6F44" w:rsidRPr="0026317A" w:rsidRDefault="006C6F44" w:rsidP="00EE19B9">
            <w:pPr>
              <w:jc w:val="center"/>
              <w:rPr>
                <w:b/>
                <w:bCs/>
              </w:rPr>
            </w:pPr>
            <w:r w:rsidRPr="0026317A">
              <w:rPr>
                <w:b/>
                <w:bCs/>
              </w:rPr>
              <w:t>Cardinality</w:t>
            </w:r>
          </w:p>
        </w:tc>
        <w:tc>
          <w:tcPr>
            <w:tcW w:w="3964" w:type="dxa"/>
          </w:tcPr>
          <w:p w14:paraId="79A37467" w14:textId="77777777" w:rsidR="006C6F44" w:rsidRPr="0026317A" w:rsidRDefault="006C6F44" w:rsidP="00EE19B9">
            <w:pPr>
              <w:jc w:val="center"/>
              <w:rPr>
                <w:b/>
                <w:bCs/>
              </w:rPr>
            </w:pPr>
            <w:r w:rsidRPr="0026317A">
              <w:rPr>
                <w:b/>
                <w:bCs/>
              </w:rPr>
              <w:t>Description</w:t>
            </w:r>
          </w:p>
        </w:tc>
      </w:tr>
      <w:tr w:rsidR="006C6F44" w:rsidRPr="0026317A" w14:paraId="3EDAE3E1" w14:textId="77777777" w:rsidTr="00EE19B9">
        <w:tc>
          <w:tcPr>
            <w:tcW w:w="2413" w:type="dxa"/>
          </w:tcPr>
          <w:p w14:paraId="651B6175" w14:textId="77777777" w:rsidR="006C6F44" w:rsidRPr="0026317A" w:rsidRDefault="006C6F44" w:rsidP="00EE19B9">
            <w:r w:rsidRPr="0026317A">
              <w:t>messages</w:t>
            </w:r>
          </w:p>
        </w:tc>
        <w:tc>
          <w:tcPr>
            <w:tcW w:w="1452" w:type="dxa"/>
          </w:tcPr>
          <w:p w14:paraId="6676B54B" w14:textId="77777777" w:rsidR="006C6F44" w:rsidRPr="0026317A" w:rsidRDefault="006C6F44" w:rsidP="00EE19B9">
            <w:r w:rsidRPr="0026317A">
              <w:t>Array(Message)</w:t>
            </w:r>
          </w:p>
        </w:tc>
        <w:tc>
          <w:tcPr>
            <w:tcW w:w="1800" w:type="dxa"/>
          </w:tcPr>
          <w:p w14:paraId="7315FEBF" w14:textId="77777777" w:rsidR="006C6F44" w:rsidRPr="0026317A" w:rsidRDefault="006C6F44" w:rsidP="00EE19B9">
            <w:r w:rsidRPr="0026317A">
              <w:t>1..n</w:t>
            </w:r>
          </w:p>
        </w:tc>
        <w:tc>
          <w:tcPr>
            <w:tcW w:w="3964" w:type="dxa"/>
          </w:tcPr>
          <w:p w14:paraId="2DDAD2EF" w14:textId="77777777" w:rsidR="006C6F44" w:rsidRPr="0026317A" w:rsidRDefault="006C6F44" w:rsidP="00EE19B9">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tblLook w:val="04A0" w:firstRow="1" w:lastRow="0" w:firstColumn="1" w:lastColumn="0" w:noHBand="0" w:noVBand="1"/>
      </w:tblPr>
      <w:tblGrid>
        <w:gridCol w:w="2413"/>
        <w:gridCol w:w="1452"/>
        <w:gridCol w:w="1800"/>
        <w:gridCol w:w="3964"/>
      </w:tblGrid>
      <w:tr w:rsidR="006C6F44" w:rsidRPr="0026317A" w14:paraId="50654388" w14:textId="77777777" w:rsidTr="00EE19B9">
        <w:tc>
          <w:tcPr>
            <w:tcW w:w="2413" w:type="dxa"/>
          </w:tcPr>
          <w:p w14:paraId="170CE0B5" w14:textId="77777777" w:rsidR="006C6F44" w:rsidRPr="0026317A" w:rsidRDefault="006C6F44" w:rsidP="00EE19B9">
            <w:pPr>
              <w:jc w:val="center"/>
              <w:rPr>
                <w:b/>
                <w:bCs/>
              </w:rPr>
            </w:pPr>
            <w:r w:rsidRPr="0026317A">
              <w:rPr>
                <w:b/>
                <w:bCs/>
              </w:rPr>
              <w:t>Name</w:t>
            </w:r>
          </w:p>
        </w:tc>
        <w:tc>
          <w:tcPr>
            <w:tcW w:w="1452" w:type="dxa"/>
          </w:tcPr>
          <w:p w14:paraId="64152D3C" w14:textId="77777777" w:rsidR="006C6F44" w:rsidRPr="0026317A" w:rsidRDefault="006C6F44" w:rsidP="00EE19B9">
            <w:pPr>
              <w:jc w:val="center"/>
              <w:rPr>
                <w:b/>
                <w:bCs/>
              </w:rPr>
            </w:pPr>
            <w:r w:rsidRPr="0026317A">
              <w:rPr>
                <w:b/>
                <w:bCs/>
              </w:rPr>
              <w:t>Type</w:t>
            </w:r>
          </w:p>
        </w:tc>
        <w:tc>
          <w:tcPr>
            <w:tcW w:w="1800" w:type="dxa"/>
          </w:tcPr>
          <w:p w14:paraId="1B753A74" w14:textId="77777777" w:rsidR="006C6F44" w:rsidRPr="0026317A" w:rsidRDefault="006C6F44" w:rsidP="00EE19B9">
            <w:pPr>
              <w:jc w:val="center"/>
              <w:rPr>
                <w:b/>
                <w:bCs/>
              </w:rPr>
            </w:pPr>
            <w:r w:rsidRPr="0026317A">
              <w:rPr>
                <w:b/>
                <w:bCs/>
              </w:rPr>
              <w:t>Cardinality</w:t>
            </w:r>
          </w:p>
        </w:tc>
        <w:tc>
          <w:tcPr>
            <w:tcW w:w="3964" w:type="dxa"/>
          </w:tcPr>
          <w:p w14:paraId="7B503DF1" w14:textId="77777777" w:rsidR="006C6F44" w:rsidRPr="0026317A" w:rsidRDefault="006C6F44" w:rsidP="00EE19B9">
            <w:pPr>
              <w:jc w:val="center"/>
              <w:rPr>
                <w:b/>
                <w:bCs/>
              </w:rPr>
            </w:pPr>
            <w:r w:rsidRPr="0026317A">
              <w:rPr>
                <w:b/>
                <w:bCs/>
              </w:rPr>
              <w:t>Description</w:t>
            </w:r>
          </w:p>
        </w:tc>
      </w:tr>
      <w:tr w:rsidR="006C6F44" w:rsidRPr="0026317A" w14:paraId="1A14F4B5" w14:textId="77777777" w:rsidTr="00EE19B9">
        <w:tc>
          <w:tcPr>
            <w:tcW w:w="2413" w:type="dxa"/>
          </w:tcPr>
          <w:p w14:paraId="57DC9158" w14:textId="77777777" w:rsidR="006C6F44" w:rsidRPr="0026317A" w:rsidRDefault="006C6F44" w:rsidP="00EE19B9">
            <w:r w:rsidRPr="0026317A">
              <w:t>id</w:t>
            </w:r>
          </w:p>
        </w:tc>
        <w:tc>
          <w:tcPr>
            <w:tcW w:w="1452" w:type="dxa"/>
          </w:tcPr>
          <w:p w14:paraId="43C0CE1C" w14:textId="77777777" w:rsidR="006C6F44" w:rsidRPr="0026317A" w:rsidRDefault="006C6F44" w:rsidP="00EE19B9">
            <w:r w:rsidRPr="0026317A">
              <w:t>string</w:t>
            </w:r>
          </w:p>
        </w:tc>
        <w:tc>
          <w:tcPr>
            <w:tcW w:w="1800" w:type="dxa"/>
          </w:tcPr>
          <w:p w14:paraId="56AFECA6" w14:textId="77777777" w:rsidR="006C6F44" w:rsidRPr="0026317A" w:rsidRDefault="006C6F44" w:rsidP="00EE19B9">
            <w:r w:rsidRPr="0026317A">
              <w:t>1..1</w:t>
            </w:r>
          </w:p>
        </w:tc>
        <w:tc>
          <w:tcPr>
            <w:tcW w:w="3964" w:type="dxa"/>
          </w:tcPr>
          <w:p w14:paraId="36168C66" w14:textId="77777777" w:rsidR="006C6F44" w:rsidRPr="0026317A" w:rsidRDefault="006C6F44" w:rsidP="00EE19B9">
            <w:r w:rsidRPr="0026317A">
              <w:t>A unique identifier of the message in the scope of the data channel session.</w:t>
            </w:r>
          </w:p>
        </w:tc>
      </w:tr>
      <w:tr w:rsidR="006C6F44" w:rsidRPr="0026317A" w14:paraId="5C4E8FBB" w14:textId="77777777" w:rsidTr="00EE19B9">
        <w:tc>
          <w:tcPr>
            <w:tcW w:w="2413" w:type="dxa"/>
          </w:tcPr>
          <w:p w14:paraId="30FC7A74" w14:textId="77777777" w:rsidR="006C6F44" w:rsidRPr="0026317A" w:rsidRDefault="006C6F44" w:rsidP="00EE19B9">
            <w:r w:rsidRPr="0026317A">
              <w:t>Type</w:t>
            </w:r>
          </w:p>
        </w:tc>
        <w:tc>
          <w:tcPr>
            <w:tcW w:w="1452" w:type="dxa"/>
          </w:tcPr>
          <w:p w14:paraId="60F27E8B" w14:textId="77777777" w:rsidR="006C6F44" w:rsidRPr="0026317A" w:rsidRDefault="006C6F44" w:rsidP="00EE19B9">
            <w:r w:rsidRPr="0026317A">
              <w:t>string</w:t>
            </w:r>
          </w:p>
        </w:tc>
        <w:tc>
          <w:tcPr>
            <w:tcW w:w="1800" w:type="dxa"/>
          </w:tcPr>
          <w:p w14:paraId="51ED827F" w14:textId="77777777" w:rsidR="006C6F44" w:rsidRPr="0026317A" w:rsidRDefault="006C6F44" w:rsidP="00EE19B9">
            <w:r w:rsidRPr="0026317A">
              <w:t>1..1</w:t>
            </w:r>
          </w:p>
        </w:tc>
        <w:tc>
          <w:tcPr>
            <w:tcW w:w="3964" w:type="dxa"/>
          </w:tcPr>
          <w:p w14:paraId="1FB42079" w14:textId="77777777" w:rsidR="006C6F44" w:rsidRPr="0026317A" w:rsidRDefault="006C6F44" w:rsidP="00EE19B9">
            <w:r w:rsidRPr="0026317A">
              <w:t xml:space="preserve">A urn that identifies the message type. </w:t>
            </w:r>
          </w:p>
        </w:tc>
      </w:tr>
      <w:tr w:rsidR="006C6F44" w:rsidRPr="0026317A" w14:paraId="34E3ED14" w14:textId="77777777" w:rsidTr="00EE19B9">
        <w:tc>
          <w:tcPr>
            <w:tcW w:w="2413" w:type="dxa"/>
          </w:tcPr>
          <w:p w14:paraId="4CECE79A" w14:textId="77777777" w:rsidR="006C6F44" w:rsidRPr="0026317A" w:rsidRDefault="006C6F44" w:rsidP="00EE19B9">
            <w:r w:rsidRPr="0026317A">
              <w:t>Message</w:t>
            </w:r>
          </w:p>
        </w:tc>
        <w:tc>
          <w:tcPr>
            <w:tcW w:w="1452" w:type="dxa"/>
          </w:tcPr>
          <w:p w14:paraId="377DE3A6" w14:textId="77777777" w:rsidR="006C6F44" w:rsidRPr="0026317A" w:rsidRDefault="006C6F44" w:rsidP="00EE19B9">
            <w:r w:rsidRPr="0026317A">
              <w:t>object</w:t>
            </w:r>
          </w:p>
        </w:tc>
        <w:tc>
          <w:tcPr>
            <w:tcW w:w="1800" w:type="dxa"/>
          </w:tcPr>
          <w:p w14:paraId="739335F0" w14:textId="77777777" w:rsidR="006C6F44" w:rsidRPr="0026317A" w:rsidRDefault="006C6F44" w:rsidP="00EE19B9">
            <w:r w:rsidRPr="0026317A">
              <w:t>1..1</w:t>
            </w:r>
          </w:p>
        </w:tc>
        <w:tc>
          <w:tcPr>
            <w:tcW w:w="3964" w:type="dxa"/>
          </w:tcPr>
          <w:p w14:paraId="718921D5" w14:textId="77777777" w:rsidR="006C6F44" w:rsidRPr="0026317A" w:rsidRDefault="006C6F44" w:rsidP="00EE19B9">
            <w:r w:rsidRPr="0026317A">
              <w:t>The message content depends on the message type.</w:t>
            </w:r>
          </w:p>
        </w:tc>
      </w:tr>
      <w:tr w:rsidR="006C6F44" w:rsidRPr="0026317A" w14:paraId="1C0638B4" w14:textId="77777777" w:rsidTr="00EE19B9">
        <w:tc>
          <w:tcPr>
            <w:tcW w:w="2413" w:type="dxa"/>
          </w:tcPr>
          <w:p w14:paraId="270AE61E" w14:textId="77777777" w:rsidR="006C6F44" w:rsidRPr="0026317A" w:rsidRDefault="006C6F44" w:rsidP="00EE19B9">
            <w:r w:rsidRPr="0026317A">
              <w:t xml:space="preserve">sendingAtTime </w:t>
            </w:r>
          </w:p>
        </w:tc>
        <w:tc>
          <w:tcPr>
            <w:tcW w:w="1452" w:type="dxa"/>
          </w:tcPr>
          <w:p w14:paraId="682ADC2C" w14:textId="77777777" w:rsidR="006C6F44" w:rsidRPr="0026317A" w:rsidRDefault="006C6F44" w:rsidP="00EE19B9">
            <w:r w:rsidRPr="0026317A">
              <w:t>number</w:t>
            </w:r>
          </w:p>
        </w:tc>
        <w:tc>
          <w:tcPr>
            <w:tcW w:w="1800" w:type="dxa"/>
          </w:tcPr>
          <w:p w14:paraId="4F4D6491" w14:textId="77777777" w:rsidR="006C6F44" w:rsidRPr="0026317A" w:rsidRDefault="006C6F44" w:rsidP="00EE19B9">
            <w:r w:rsidRPr="0026317A">
              <w:t>0..1</w:t>
            </w:r>
          </w:p>
        </w:tc>
        <w:tc>
          <w:tcPr>
            <w:tcW w:w="3964" w:type="dxa"/>
          </w:tcPr>
          <w:p w14:paraId="6717EDAF" w14:textId="77777777" w:rsidR="006C6F44" w:rsidRPr="0026317A" w:rsidRDefault="006C6F44" w:rsidP="00EE19B9">
            <w:r w:rsidRPr="0026317A">
              <w:t>The time when the split rendering metadata message is transmitted from the split rendering client to the split rendering server</w:t>
            </w:r>
            <w:r w:rsidRPr="0026317A">
              <w:rPr>
                <w:lang w:val="en-US" w:eastAsia="zh-CN"/>
              </w:rPr>
              <w:t>.</w:t>
            </w:r>
          </w:p>
        </w:tc>
      </w:tr>
    </w:tbl>
    <w:p w14:paraId="3D07010C" w14:textId="77777777" w:rsidR="006C6F44" w:rsidRDefault="006C6F44" w:rsidP="007D1CBB">
      <w:pPr>
        <w:spacing w:after="0"/>
        <w:rPr>
          <w:i/>
          <w:iCs/>
          <w:lang w:val="en-US"/>
        </w:rPr>
      </w:pPr>
    </w:p>
    <w:p w14:paraId="1C4CC829" w14:textId="77777777" w:rsidR="006C6F44" w:rsidRDefault="006C6F44" w:rsidP="007D1CBB">
      <w:pPr>
        <w:spacing w:after="0"/>
        <w:rPr>
          <w:i/>
          <w:iCs/>
          <w:lang w:val="en-US"/>
        </w:rPr>
      </w:pPr>
    </w:p>
    <w:p w14:paraId="6A48AFF1" w14:textId="77777777" w:rsidR="006C6F44" w:rsidRDefault="006C6F44" w:rsidP="007D1CBB">
      <w:pPr>
        <w:spacing w:after="0"/>
        <w:rPr>
          <w:i/>
          <w:iCs/>
        </w:rPr>
      </w:pPr>
    </w:p>
    <w:p w14:paraId="759AF6CA" w14:textId="3782F6DB" w:rsidR="004B3D6F" w:rsidRPr="00595D5D" w:rsidRDefault="004B3D6F" w:rsidP="004B3D6F">
      <w:pPr>
        <w:pStyle w:val="Heading2"/>
      </w:pPr>
      <w:bookmarkStart w:id="601" w:name="_Toc190941197"/>
      <w:bookmarkStart w:id="602" w:name="_Toc190952104"/>
      <w:bookmarkStart w:id="603" w:name="_Toc190891450"/>
      <w:bookmarkStart w:id="604" w:name="_Toc190891593"/>
      <w:bookmarkStart w:id="605" w:name="_Toc190891762"/>
      <w:bookmarkStart w:id="606" w:name="_Toc190892037"/>
      <w:bookmarkStart w:id="607" w:name="_Toc190892872"/>
      <w:r w:rsidRPr="00595D5D">
        <w:t>A.1.</w:t>
      </w:r>
      <w:r w:rsidR="00B05AC2">
        <w:t>3</w:t>
      </w:r>
      <w:r>
        <w:tab/>
        <w:t>Split Rendering Configuration</w:t>
      </w:r>
      <w:bookmarkEnd w:id="601"/>
      <w:bookmarkEnd w:id="602"/>
      <w:r w:rsidRPr="00595D5D">
        <w:t xml:space="preserve"> </w:t>
      </w:r>
      <w:bookmarkEnd w:id="603"/>
      <w:bookmarkEnd w:id="604"/>
      <w:bookmarkEnd w:id="605"/>
      <w:bookmarkEnd w:id="606"/>
      <w:bookmarkEnd w:id="607"/>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E19B9">
        <w:tc>
          <w:tcPr>
            <w:tcW w:w="2113" w:type="dxa"/>
            <w:shd w:val="clear" w:color="auto" w:fill="auto"/>
          </w:tcPr>
          <w:p w14:paraId="35FA20E9" w14:textId="77777777" w:rsidR="004B3D6F" w:rsidRPr="00595D5D" w:rsidRDefault="004B3D6F" w:rsidP="00EE19B9">
            <w:pPr>
              <w:jc w:val="center"/>
              <w:rPr>
                <w:b/>
                <w:bCs/>
                <w:lang w:val="en-US"/>
              </w:rPr>
            </w:pPr>
            <w:r w:rsidRPr="00595D5D">
              <w:rPr>
                <w:b/>
                <w:bCs/>
                <w:lang w:val="en-US"/>
              </w:rPr>
              <w:t>Name</w:t>
            </w:r>
          </w:p>
        </w:tc>
        <w:tc>
          <w:tcPr>
            <w:tcW w:w="2567" w:type="dxa"/>
            <w:shd w:val="clear" w:color="auto" w:fill="auto"/>
          </w:tcPr>
          <w:p w14:paraId="57CD58A5" w14:textId="77777777" w:rsidR="004B3D6F" w:rsidRPr="00595D5D" w:rsidRDefault="004B3D6F" w:rsidP="00EE19B9">
            <w:pPr>
              <w:jc w:val="center"/>
              <w:rPr>
                <w:b/>
                <w:bCs/>
                <w:lang w:val="en-US"/>
              </w:rPr>
            </w:pPr>
            <w:r w:rsidRPr="00595D5D">
              <w:rPr>
                <w:b/>
                <w:bCs/>
                <w:lang w:val="en-US"/>
              </w:rPr>
              <w:t>Type</w:t>
            </w:r>
          </w:p>
        </w:tc>
        <w:tc>
          <w:tcPr>
            <w:tcW w:w="1341" w:type="dxa"/>
            <w:shd w:val="clear" w:color="auto" w:fill="auto"/>
          </w:tcPr>
          <w:p w14:paraId="7BCE8F26" w14:textId="77777777" w:rsidR="004B3D6F" w:rsidRPr="00595D5D" w:rsidRDefault="004B3D6F" w:rsidP="00EE19B9">
            <w:pPr>
              <w:jc w:val="center"/>
              <w:rPr>
                <w:b/>
                <w:bCs/>
                <w:lang w:val="en-US"/>
              </w:rPr>
            </w:pPr>
            <w:r w:rsidRPr="00595D5D">
              <w:rPr>
                <w:b/>
                <w:bCs/>
                <w:lang w:val="en-US"/>
              </w:rPr>
              <w:t>Cardinality</w:t>
            </w:r>
          </w:p>
        </w:tc>
        <w:tc>
          <w:tcPr>
            <w:tcW w:w="3610" w:type="dxa"/>
            <w:shd w:val="clear" w:color="auto" w:fill="auto"/>
          </w:tcPr>
          <w:p w14:paraId="3E56A382" w14:textId="77777777" w:rsidR="004B3D6F" w:rsidRPr="00595D5D" w:rsidRDefault="004B3D6F" w:rsidP="00EE19B9">
            <w:pPr>
              <w:jc w:val="center"/>
              <w:rPr>
                <w:b/>
                <w:bCs/>
                <w:lang w:val="en-US"/>
              </w:rPr>
            </w:pPr>
            <w:r w:rsidRPr="00595D5D">
              <w:rPr>
                <w:b/>
                <w:bCs/>
                <w:lang w:val="en-US"/>
              </w:rPr>
              <w:t>Description</w:t>
            </w:r>
          </w:p>
        </w:tc>
      </w:tr>
      <w:tr w:rsidR="004B3D6F" w:rsidRPr="00595D5D" w14:paraId="262D02F2" w14:textId="77777777" w:rsidTr="00EE19B9">
        <w:tc>
          <w:tcPr>
            <w:tcW w:w="2113" w:type="dxa"/>
            <w:shd w:val="clear" w:color="auto" w:fill="auto"/>
          </w:tcPr>
          <w:p w14:paraId="48AF2F80" w14:textId="77777777" w:rsidR="004B3D6F" w:rsidRPr="00595D5D" w:rsidRDefault="004B3D6F" w:rsidP="00EE19B9">
            <w:pPr>
              <w:rPr>
                <w:lang w:val="en-US"/>
              </w:rPr>
            </w:pPr>
            <w:bookmarkStart w:id="608" w:name="MCCQCTEMPBM_00000159" w:colFirst="3" w:colLast="3"/>
            <w:r w:rsidRPr="00595D5D">
              <w:rPr>
                <w:lang w:val="en-US"/>
              </w:rPr>
              <w:t>renderingFlags</w:t>
            </w:r>
          </w:p>
        </w:tc>
        <w:tc>
          <w:tcPr>
            <w:tcW w:w="2567" w:type="dxa"/>
            <w:shd w:val="clear" w:color="auto" w:fill="auto"/>
          </w:tcPr>
          <w:p w14:paraId="03BE2A7B" w14:textId="77777777" w:rsidR="004B3D6F" w:rsidRPr="00595D5D" w:rsidRDefault="004B3D6F" w:rsidP="00EE19B9">
            <w:pPr>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E19B9">
            <w:pPr>
              <w:rPr>
                <w:lang w:val="en-US"/>
              </w:rPr>
            </w:pPr>
            <w:r w:rsidRPr="00595D5D">
              <w:rPr>
                <w:lang w:val="en-US"/>
              </w:rPr>
              <w:t>0..1</w:t>
            </w:r>
          </w:p>
        </w:tc>
        <w:tc>
          <w:tcPr>
            <w:tcW w:w="3610" w:type="dxa"/>
            <w:shd w:val="clear" w:color="auto" w:fill="auto"/>
          </w:tcPr>
          <w:p w14:paraId="3CBFCD19" w14:textId="77777777" w:rsidR="004B3D6F" w:rsidRPr="00595D5D" w:rsidRDefault="004B3D6F" w:rsidP="00EE19B9">
            <w:pPr>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E19B9">
            <w:pPr>
              <w:numPr>
                <w:ilvl w:val="0"/>
                <w:numId w:val="27"/>
              </w:numPr>
              <w:contextualSpacing/>
              <w:rPr>
                <w:lang w:val="en-US"/>
              </w:rPr>
            </w:pPr>
            <w:bookmarkStart w:id="609" w:name="MCCQCTEMPBM_00000157"/>
            <w:r w:rsidRPr="00595D5D">
              <w:rPr>
                <w:lang w:val="en-US"/>
              </w:rPr>
              <w:t>FLAG_ALPHA_BLENDING</w:t>
            </w:r>
          </w:p>
          <w:p w14:paraId="24D29244" w14:textId="77777777" w:rsidR="004B3D6F" w:rsidRPr="00595D5D" w:rsidRDefault="004B3D6F" w:rsidP="00EE19B9">
            <w:pPr>
              <w:numPr>
                <w:ilvl w:val="0"/>
                <w:numId w:val="27"/>
              </w:numPr>
              <w:contextualSpacing/>
              <w:rPr>
                <w:lang w:val="en-US"/>
              </w:rPr>
            </w:pPr>
            <w:bookmarkStart w:id="610" w:name="MCCQCTEMPBM_00000158"/>
            <w:bookmarkEnd w:id="609"/>
            <w:r w:rsidRPr="00595D5D">
              <w:rPr>
                <w:lang w:val="en-US"/>
              </w:rPr>
              <w:t>FLAG_DEPTH_COMPOSITION</w:t>
            </w:r>
          </w:p>
          <w:bookmarkEnd w:id="610"/>
          <w:p w14:paraId="3D41F3A6" w14:textId="77777777" w:rsidR="004B3D6F" w:rsidRPr="00595D5D" w:rsidRDefault="004B3D6F" w:rsidP="00EE19B9">
            <w:pPr>
              <w:numPr>
                <w:ilvl w:val="0"/>
                <w:numId w:val="27"/>
              </w:numPr>
              <w:contextualSpacing/>
              <w:rPr>
                <w:lang w:val="en-US"/>
              </w:rPr>
            </w:pPr>
            <w:r w:rsidRPr="00595D5D">
              <w:rPr>
                <w:lang w:val="en-US"/>
              </w:rPr>
              <w:t>FLAG_EYE_GAZE_TRACKING</w:t>
            </w:r>
          </w:p>
        </w:tc>
      </w:tr>
      <w:bookmarkEnd w:id="608"/>
      <w:tr w:rsidR="004B3D6F" w:rsidRPr="00595D5D" w14:paraId="12E23FD8" w14:textId="77777777" w:rsidTr="00EE19B9">
        <w:tc>
          <w:tcPr>
            <w:tcW w:w="2113" w:type="dxa"/>
            <w:shd w:val="clear" w:color="auto" w:fill="auto"/>
          </w:tcPr>
          <w:p w14:paraId="27D6B703" w14:textId="77777777" w:rsidR="004B3D6F" w:rsidRPr="009E2E2B" w:rsidRDefault="004B3D6F" w:rsidP="00EE19B9">
            <w:pPr>
              <w:rPr>
                <w:lang w:val="en-US"/>
              </w:rPr>
            </w:pPr>
            <w:r w:rsidRPr="00C36696">
              <w:rPr>
                <w:lang w:val="en-US"/>
              </w:rPr>
              <w:t>splitRenderingFeatures</w:t>
            </w:r>
          </w:p>
        </w:tc>
        <w:tc>
          <w:tcPr>
            <w:tcW w:w="2567" w:type="dxa"/>
            <w:shd w:val="clear" w:color="auto" w:fill="auto"/>
          </w:tcPr>
          <w:p w14:paraId="7337B14C" w14:textId="77777777" w:rsidR="004B3D6F" w:rsidRPr="009E2E2B" w:rsidRDefault="004B3D6F" w:rsidP="00EE19B9">
            <w:pPr>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E19B9">
            <w:pPr>
              <w:rPr>
                <w:lang w:val="en-US"/>
              </w:rPr>
            </w:pPr>
            <w:r w:rsidRPr="009E2E2B">
              <w:rPr>
                <w:lang w:val="en-US"/>
              </w:rPr>
              <w:t>0..1</w:t>
            </w:r>
          </w:p>
        </w:tc>
        <w:tc>
          <w:tcPr>
            <w:tcW w:w="3610" w:type="dxa"/>
            <w:shd w:val="clear" w:color="auto" w:fill="auto"/>
          </w:tcPr>
          <w:p w14:paraId="34BC51C3" w14:textId="77777777" w:rsidR="004B3D6F" w:rsidRPr="009E2E2B" w:rsidRDefault="004B3D6F" w:rsidP="00EE19B9">
            <w:pPr>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E19B9">
            <w:pPr>
              <w:pStyle w:val="ListParagraph"/>
              <w:numPr>
                <w:ilvl w:val="0"/>
                <w:numId w:val="28"/>
              </w:numPr>
              <w:rPr>
                <w:lang w:val="en-US"/>
              </w:rPr>
            </w:pPr>
            <w:r w:rsidRPr="009E2E2B">
              <w:rPr>
                <w:lang w:val="en-US"/>
              </w:rPr>
              <w:t>ADAPTIVE</w:t>
            </w:r>
          </w:p>
          <w:p w14:paraId="15513892" w14:textId="77777777" w:rsidR="004B3D6F" w:rsidRPr="009E2E2B" w:rsidRDefault="004B3D6F" w:rsidP="00EE19B9">
            <w:pPr>
              <w:pStyle w:val="ListParagraph"/>
              <w:numPr>
                <w:ilvl w:val="0"/>
                <w:numId w:val="28"/>
              </w:numPr>
              <w:rPr>
                <w:lang w:val="en-US"/>
              </w:rPr>
            </w:pPr>
            <w:r w:rsidRPr="009E2E2B">
              <w:rPr>
                <w:lang w:val="en-US"/>
              </w:rPr>
              <w:t>SEAMLESS_ADAPTIVE</w:t>
            </w:r>
          </w:p>
          <w:p w14:paraId="67F3E698" w14:textId="77777777" w:rsidR="004B3D6F" w:rsidRPr="00BF39A2" w:rsidRDefault="004B3D6F" w:rsidP="00EE19B9">
            <w:pPr>
              <w:pStyle w:val="ListParagraph"/>
              <w:numPr>
                <w:ilvl w:val="0"/>
                <w:numId w:val="28"/>
              </w:numPr>
              <w:rPr>
                <w:lang w:val="en-US"/>
              </w:rPr>
            </w:pPr>
            <w:r w:rsidRPr="009E2E2B">
              <w:rPr>
                <w:lang w:val="en-US"/>
              </w:rPr>
              <w:t>DELAY_ADAPTIVE</w:t>
            </w:r>
          </w:p>
        </w:tc>
      </w:tr>
      <w:tr w:rsidR="004B3D6F" w:rsidRPr="00595D5D" w14:paraId="17FD14F0" w14:textId="77777777" w:rsidTr="00EE19B9">
        <w:tc>
          <w:tcPr>
            <w:tcW w:w="2113" w:type="dxa"/>
            <w:shd w:val="clear" w:color="auto" w:fill="auto"/>
          </w:tcPr>
          <w:p w14:paraId="0CB80728" w14:textId="77777777" w:rsidR="004B3D6F" w:rsidRPr="009E2E2B" w:rsidRDefault="004B3D6F" w:rsidP="00EE19B9">
            <w:pPr>
              <w:rPr>
                <w:lang w:val="en-US"/>
              </w:rPr>
            </w:pPr>
            <w:r w:rsidRPr="009E2E2B">
              <w:rPr>
                <w:lang w:val="en-US"/>
              </w:rPr>
              <w:t>deviceCapabilities</w:t>
            </w:r>
          </w:p>
        </w:tc>
        <w:tc>
          <w:tcPr>
            <w:tcW w:w="2567" w:type="dxa"/>
            <w:shd w:val="clear" w:color="auto" w:fill="auto"/>
          </w:tcPr>
          <w:p w14:paraId="0AF73A2A" w14:textId="77777777" w:rsidR="004B3D6F" w:rsidRPr="009E2E2B" w:rsidRDefault="004B3D6F" w:rsidP="00EE19B9">
            <w:pPr>
              <w:rPr>
                <w:lang w:val="en-US"/>
              </w:rPr>
            </w:pPr>
            <w:r w:rsidRPr="009E2E2B">
              <w:rPr>
                <w:lang w:val="en-US"/>
              </w:rPr>
              <w:t>Object</w:t>
            </w:r>
          </w:p>
        </w:tc>
        <w:tc>
          <w:tcPr>
            <w:tcW w:w="1341" w:type="dxa"/>
            <w:shd w:val="clear" w:color="auto" w:fill="auto"/>
          </w:tcPr>
          <w:p w14:paraId="497F0C50" w14:textId="77777777" w:rsidR="004B3D6F" w:rsidRPr="009E2E2B" w:rsidRDefault="004B3D6F" w:rsidP="00EE19B9">
            <w:pPr>
              <w:rPr>
                <w:lang w:val="en-US"/>
              </w:rPr>
            </w:pPr>
            <w:r w:rsidRPr="009E2E2B">
              <w:rPr>
                <w:lang w:val="en-US"/>
              </w:rPr>
              <w:t>0..1</w:t>
            </w:r>
          </w:p>
        </w:tc>
        <w:tc>
          <w:tcPr>
            <w:tcW w:w="3610" w:type="dxa"/>
            <w:shd w:val="clear" w:color="auto" w:fill="auto"/>
          </w:tcPr>
          <w:p w14:paraId="2A08359A" w14:textId="77777777" w:rsidR="004B3D6F" w:rsidRPr="009E2E2B" w:rsidRDefault="004B3D6F" w:rsidP="00EE19B9">
            <w:pPr>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w:t>
            </w:r>
            <w:r w:rsidRPr="009E2E2B">
              <w:rPr>
                <w:lang w:val="en-US"/>
              </w:rPr>
              <w:lastRenderedPageBreak/>
              <w:t>clause 6.2.5., device capabilities may be listed here</w:t>
            </w:r>
          </w:p>
        </w:tc>
      </w:tr>
      <w:tr w:rsidR="004B3D6F" w:rsidRPr="00595D5D" w14:paraId="44E9B65D" w14:textId="77777777" w:rsidTr="00EE19B9">
        <w:tc>
          <w:tcPr>
            <w:tcW w:w="2113" w:type="dxa"/>
            <w:shd w:val="clear" w:color="auto" w:fill="auto"/>
          </w:tcPr>
          <w:p w14:paraId="6318F34F" w14:textId="77777777" w:rsidR="004B3D6F" w:rsidRPr="00595D5D" w:rsidRDefault="004B3D6F" w:rsidP="00EE19B9">
            <w:pPr>
              <w:rPr>
                <w:lang w:val="en-US"/>
              </w:rPr>
            </w:pPr>
            <w:r w:rsidRPr="00595D5D">
              <w:rPr>
                <w:lang w:val="en-US"/>
              </w:rPr>
              <w:lastRenderedPageBreak/>
              <w:t>spaceConfiguration</w:t>
            </w:r>
          </w:p>
        </w:tc>
        <w:tc>
          <w:tcPr>
            <w:tcW w:w="2567" w:type="dxa"/>
            <w:shd w:val="clear" w:color="auto" w:fill="auto"/>
          </w:tcPr>
          <w:p w14:paraId="4F3AF969" w14:textId="77777777" w:rsidR="004B3D6F" w:rsidRPr="00595D5D" w:rsidRDefault="004B3D6F" w:rsidP="00EE19B9">
            <w:pPr>
              <w:rPr>
                <w:lang w:val="en-US"/>
              </w:rPr>
            </w:pPr>
            <w:r w:rsidRPr="00595D5D">
              <w:rPr>
                <w:lang w:val="en-US"/>
              </w:rPr>
              <w:t>Object</w:t>
            </w:r>
          </w:p>
        </w:tc>
        <w:tc>
          <w:tcPr>
            <w:tcW w:w="1341" w:type="dxa"/>
            <w:shd w:val="clear" w:color="auto" w:fill="auto"/>
          </w:tcPr>
          <w:p w14:paraId="247F1793" w14:textId="77777777" w:rsidR="004B3D6F" w:rsidRPr="00595D5D" w:rsidRDefault="004B3D6F" w:rsidP="00EE19B9">
            <w:pPr>
              <w:rPr>
                <w:lang w:val="en-US"/>
              </w:rPr>
            </w:pPr>
            <w:r w:rsidRPr="00595D5D">
              <w:rPr>
                <w:lang w:val="en-US"/>
              </w:rPr>
              <w:t>0..1</w:t>
            </w:r>
          </w:p>
        </w:tc>
        <w:tc>
          <w:tcPr>
            <w:tcW w:w="3610" w:type="dxa"/>
            <w:shd w:val="clear" w:color="auto" w:fill="auto"/>
          </w:tcPr>
          <w:p w14:paraId="3AB8217E" w14:textId="77777777" w:rsidR="004B3D6F" w:rsidRPr="00595D5D" w:rsidRDefault="004B3D6F" w:rsidP="00EE19B9">
            <w:pPr>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E19B9">
        <w:tc>
          <w:tcPr>
            <w:tcW w:w="2113" w:type="dxa"/>
            <w:shd w:val="clear" w:color="auto" w:fill="auto"/>
          </w:tcPr>
          <w:p w14:paraId="5505F496" w14:textId="77777777" w:rsidR="004B3D6F" w:rsidRPr="00595D5D" w:rsidRDefault="004B3D6F" w:rsidP="00EE19B9">
            <w:pPr>
              <w:rPr>
                <w:lang w:val="en-US"/>
              </w:rPr>
            </w:pPr>
            <w:r w:rsidRPr="00595D5D">
              <w:rPr>
                <w:lang w:val="en-US"/>
              </w:rPr>
              <w:t xml:space="preserve">   referenceSpaces</w:t>
            </w:r>
          </w:p>
        </w:tc>
        <w:tc>
          <w:tcPr>
            <w:tcW w:w="2567" w:type="dxa"/>
            <w:shd w:val="clear" w:color="auto" w:fill="auto"/>
          </w:tcPr>
          <w:p w14:paraId="6085006C" w14:textId="77777777" w:rsidR="004B3D6F" w:rsidRPr="00595D5D" w:rsidRDefault="004B3D6F" w:rsidP="00EE19B9">
            <w:pPr>
              <w:rPr>
                <w:lang w:val="en-US"/>
              </w:rPr>
            </w:pPr>
            <w:r w:rsidRPr="00595D5D">
              <w:rPr>
                <w:lang w:val="en-US"/>
              </w:rPr>
              <w:t>Array</w:t>
            </w:r>
          </w:p>
        </w:tc>
        <w:tc>
          <w:tcPr>
            <w:tcW w:w="1341" w:type="dxa"/>
            <w:shd w:val="clear" w:color="auto" w:fill="auto"/>
          </w:tcPr>
          <w:p w14:paraId="696E1895" w14:textId="77777777" w:rsidR="004B3D6F" w:rsidRPr="00595D5D" w:rsidRDefault="004B3D6F" w:rsidP="00EE19B9">
            <w:pPr>
              <w:rPr>
                <w:lang w:val="en-US"/>
              </w:rPr>
            </w:pPr>
            <w:r w:rsidRPr="00595D5D">
              <w:rPr>
                <w:lang w:val="en-US"/>
              </w:rPr>
              <w:t>0..1</w:t>
            </w:r>
          </w:p>
        </w:tc>
        <w:tc>
          <w:tcPr>
            <w:tcW w:w="3610" w:type="dxa"/>
            <w:shd w:val="clear" w:color="auto" w:fill="auto"/>
          </w:tcPr>
          <w:p w14:paraId="3FB1F4CE" w14:textId="77777777" w:rsidR="004B3D6F" w:rsidRPr="00595D5D" w:rsidRDefault="004B3D6F" w:rsidP="00EE19B9">
            <w:pPr>
              <w:rPr>
                <w:lang w:val="en-US"/>
              </w:rPr>
            </w:pPr>
            <w:r w:rsidRPr="00595D5D">
              <w:rPr>
                <w:lang w:val="en-US"/>
              </w:rPr>
              <w:t>An array of reference spaces and their identifiers.</w:t>
            </w:r>
          </w:p>
        </w:tc>
      </w:tr>
      <w:tr w:rsidR="004B3D6F" w:rsidRPr="00595D5D" w14:paraId="3AF09C0C" w14:textId="77777777" w:rsidTr="00EE19B9">
        <w:tc>
          <w:tcPr>
            <w:tcW w:w="2113" w:type="dxa"/>
            <w:shd w:val="clear" w:color="auto" w:fill="auto"/>
          </w:tcPr>
          <w:p w14:paraId="65C81AF1" w14:textId="77777777" w:rsidR="004B3D6F" w:rsidRPr="00595D5D" w:rsidRDefault="004B3D6F" w:rsidP="00EE19B9">
            <w:pPr>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E19B9">
            <w:pPr>
              <w:rPr>
                <w:lang w:val="en-US"/>
              </w:rPr>
            </w:pPr>
            <w:r w:rsidRPr="00595D5D">
              <w:rPr>
                <w:lang w:val="en-US"/>
              </w:rPr>
              <w:t>number</w:t>
            </w:r>
          </w:p>
        </w:tc>
        <w:tc>
          <w:tcPr>
            <w:tcW w:w="1341" w:type="dxa"/>
            <w:shd w:val="clear" w:color="auto" w:fill="auto"/>
          </w:tcPr>
          <w:p w14:paraId="4F7E693A" w14:textId="77777777" w:rsidR="004B3D6F" w:rsidRPr="00595D5D" w:rsidRDefault="004B3D6F" w:rsidP="00EE19B9">
            <w:pPr>
              <w:rPr>
                <w:lang w:val="en-US"/>
              </w:rPr>
            </w:pPr>
            <w:r w:rsidRPr="00595D5D">
              <w:rPr>
                <w:lang w:val="en-US"/>
              </w:rPr>
              <w:t>1..1</w:t>
            </w:r>
          </w:p>
        </w:tc>
        <w:tc>
          <w:tcPr>
            <w:tcW w:w="3610" w:type="dxa"/>
            <w:shd w:val="clear" w:color="auto" w:fill="auto"/>
          </w:tcPr>
          <w:p w14:paraId="3F97BB13" w14:textId="77777777" w:rsidR="004B3D6F" w:rsidRPr="00595D5D" w:rsidRDefault="004B3D6F" w:rsidP="00EE19B9">
            <w:pPr>
              <w:rPr>
                <w:lang w:val="en-US"/>
              </w:rPr>
            </w:pPr>
            <w:r w:rsidRPr="00595D5D">
              <w:rPr>
                <w:lang w:val="en-US"/>
              </w:rPr>
              <w:t>A unique identifier of the XR space in the context of the split rendering session.</w:t>
            </w:r>
          </w:p>
        </w:tc>
      </w:tr>
      <w:tr w:rsidR="004B3D6F" w:rsidRPr="00595D5D" w14:paraId="53B15D03" w14:textId="77777777" w:rsidTr="00EE19B9">
        <w:tc>
          <w:tcPr>
            <w:tcW w:w="2113" w:type="dxa"/>
            <w:shd w:val="clear" w:color="auto" w:fill="auto"/>
          </w:tcPr>
          <w:p w14:paraId="3B9F5186" w14:textId="77777777" w:rsidR="004B3D6F" w:rsidRPr="00595D5D" w:rsidRDefault="004B3D6F" w:rsidP="00EE19B9">
            <w:pPr>
              <w:rPr>
                <w:lang w:val="en-US"/>
              </w:rPr>
            </w:pPr>
            <w:r w:rsidRPr="00595D5D">
              <w:rPr>
                <w:lang w:val="en-US"/>
              </w:rPr>
              <w:t xml:space="preserve">        refSpace</w:t>
            </w:r>
          </w:p>
        </w:tc>
        <w:tc>
          <w:tcPr>
            <w:tcW w:w="2567" w:type="dxa"/>
            <w:shd w:val="clear" w:color="auto" w:fill="auto"/>
          </w:tcPr>
          <w:p w14:paraId="6A07615C" w14:textId="77777777" w:rsidR="004B3D6F" w:rsidRPr="00595D5D" w:rsidRDefault="004B3D6F" w:rsidP="00EE19B9">
            <w:pPr>
              <w:rPr>
                <w:lang w:val="en-US"/>
              </w:rPr>
            </w:pPr>
            <w:r w:rsidRPr="00595D5D">
              <w:rPr>
                <w:lang w:val="en-US"/>
              </w:rPr>
              <w:t>enum</w:t>
            </w:r>
          </w:p>
        </w:tc>
        <w:tc>
          <w:tcPr>
            <w:tcW w:w="1341" w:type="dxa"/>
            <w:shd w:val="clear" w:color="auto" w:fill="auto"/>
          </w:tcPr>
          <w:p w14:paraId="382F04E7" w14:textId="77777777" w:rsidR="004B3D6F" w:rsidRPr="00595D5D" w:rsidRDefault="004B3D6F" w:rsidP="00EE19B9">
            <w:pPr>
              <w:rPr>
                <w:lang w:val="en-US"/>
              </w:rPr>
            </w:pPr>
            <w:r w:rsidRPr="00595D5D">
              <w:rPr>
                <w:lang w:val="en-US"/>
              </w:rPr>
              <w:t>1..1</w:t>
            </w:r>
          </w:p>
        </w:tc>
        <w:tc>
          <w:tcPr>
            <w:tcW w:w="3610" w:type="dxa"/>
            <w:shd w:val="clear" w:color="auto" w:fill="auto"/>
          </w:tcPr>
          <w:p w14:paraId="7EDBDCC5" w14:textId="77777777" w:rsidR="004B3D6F" w:rsidRPr="00595D5D" w:rsidRDefault="004B3D6F" w:rsidP="00EE19B9">
            <w:pPr>
              <w:rPr>
                <w:lang w:val="en-US"/>
              </w:rPr>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EE19B9">
        <w:tc>
          <w:tcPr>
            <w:tcW w:w="2113" w:type="dxa"/>
            <w:shd w:val="clear" w:color="auto" w:fill="auto"/>
          </w:tcPr>
          <w:p w14:paraId="564A2836" w14:textId="77777777" w:rsidR="004B3D6F" w:rsidRPr="00595D5D" w:rsidRDefault="004B3D6F" w:rsidP="00EE19B9">
            <w:pPr>
              <w:rPr>
                <w:lang w:val="en-US"/>
              </w:rPr>
            </w:pPr>
            <w:r w:rsidRPr="00595D5D">
              <w:rPr>
                <w:lang w:val="en-US"/>
              </w:rPr>
              <w:t xml:space="preserve">   actionSpaces</w:t>
            </w:r>
          </w:p>
        </w:tc>
        <w:tc>
          <w:tcPr>
            <w:tcW w:w="2567" w:type="dxa"/>
            <w:shd w:val="clear" w:color="auto" w:fill="auto"/>
          </w:tcPr>
          <w:p w14:paraId="75F57D93" w14:textId="77777777" w:rsidR="004B3D6F" w:rsidRPr="00595D5D" w:rsidRDefault="004B3D6F" w:rsidP="00EE19B9">
            <w:pPr>
              <w:rPr>
                <w:lang w:val="en-US"/>
              </w:rPr>
            </w:pPr>
            <w:r w:rsidRPr="00595D5D">
              <w:rPr>
                <w:lang w:val="en-US"/>
              </w:rPr>
              <w:t>Array</w:t>
            </w:r>
          </w:p>
        </w:tc>
        <w:tc>
          <w:tcPr>
            <w:tcW w:w="1341" w:type="dxa"/>
            <w:shd w:val="clear" w:color="auto" w:fill="auto"/>
          </w:tcPr>
          <w:p w14:paraId="65DF6810" w14:textId="77777777" w:rsidR="004B3D6F" w:rsidRPr="00595D5D" w:rsidRDefault="004B3D6F" w:rsidP="00EE19B9">
            <w:pPr>
              <w:rPr>
                <w:lang w:val="en-US"/>
              </w:rPr>
            </w:pPr>
            <w:r w:rsidRPr="00595D5D">
              <w:rPr>
                <w:lang w:val="en-US"/>
              </w:rPr>
              <w:t>0..1</w:t>
            </w:r>
          </w:p>
        </w:tc>
        <w:tc>
          <w:tcPr>
            <w:tcW w:w="3610" w:type="dxa"/>
            <w:shd w:val="clear" w:color="auto" w:fill="auto"/>
          </w:tcPr>
          <w:p w14:paraId="46A80ACC" w14:textId="77777777" w:rsidR="004B3D6F" w:rsidRPr="00595D5D" w:rsidRDefault="004B3D6F" w:rsidP="00EE19B9">
            <w:pPr>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E19B9">
        <w:tc>
          <w:tcPr>
            <w:tcW w:w="2113" w:type="dxa"/>
            <w:shd w:val="clear" w:color="auto" w:fill="auto"/>
          </w:tcPr>
          <w:p w14:paraId="6D8F3966" w14:textId="77777777" w:rsidR="004B3D6F" w:rsidRPr="00595D5D" w:rsidRDefault="004B3D6F" w:rsidP="00EE19B9">
            <w:pPr>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E19B9">
            <w:pPr>
              <w:rPr>
                <w:lang w:val="en-US"/>
              </w:rPr>
            </w:pPr>
            <w:r w:rsidRPr="00595D5D">
              <w:rPr>
                <w:lang w:val="en-US"/>
              </w:rPr>
              <w:t>number</w:t>
            </w:r>
          </w:p>
        </w:tc>
        <w:tc>
          <w:tcPr>
            <w:tcW w:w="1341" w:type="dxa"/>
            <w:shd w:val="clear" w:color="auto" w:fill="auto"/>
          </w:tcPr>
          <w:p w14:paraId="715A14AF" w14:textId="77777777" w:rsidR="004B3D6F" w:rsidRPr="00595D5D" w:rsidRDefault="004B3D6F" w:rsidP="00EE19B9">
            <w:pPr>
              <w:rPr>
                <w:lang w:val="en-US"/>
              </w:rPr>
            </w:pPr>
            <w:r w:rsidRPr="00595D5D">
              <w:rPr>
                <w:lang w:val="en-US"/>
              </w:rPr>
              <w:t>1..1</w:t>
            </w:r>
          </w:p>
        </w:tc>
        <w:tc>
          <w:tcPr>
            <w:tcW w:w="3610" w:type="dxa"/>
            <w:shd w:val="clear" w:color="auto" w:fill="auto"/>
          </w:tcPr>
          <w:p w14:paraId="27D8686C" w14:textId="77777777" w:rsidR="004B3D6F" w:rsidRPr="00595D5D" w:rsidRDefault="004B3D6F" w:rsidP="00EE19B9">
            <w:pPr>
              <w:rPr>
                <w:lang w:val="en-US"/>
              </w:rPr>
            </w:pPr>
            <w:r w:rsidRPr="00595D5D">
              <w:rPr>
                <w:lang w:val="en-US"/>
              </w:rPr>
              <w:t>A unique identifier of the XR space in the context of the split rendering session.</w:t>
            </w:r>
          </w:p>
        </w:tc>
      </w:tr>
      <w:tr w:rsidR="004B3D6F" w:rsidRPr="00595D5D" w14:paraId="6D3E9A78" w14:textId="77777777" w:rsidTr="00EE19B9">
        <w:tc>
          <w:tcPr>
            <w:tcW w:w="2113" w:type="dxa"/>
            <w:shd w:val="clear" w:color="auto" w:fill="auto"/>
          </w:tcPr>
          <w:p w14:paraId="69C61605" w14:textId="77777777" w:rsidR="004B3D6F" w:rsidRPr="00595D5D" w:rsidRDefault="004B3D6F" w:rsidP="00EE19B9">
            <w:pPr>
              <w:rPr>
                <w:lang w:val="en-US"/>
              </w:rPr>
            </w:pPr>
            <w:r w:rsidRPr="00595D5D">
              <w:rPr>
                <w:lang w:val="en-US"/>
              </w:rPr>
              <w:t xml:space="preserve">        actionId</w:t>
            </w:r>
          </w:p>
        </w:tc>
        <w:tc>
          <w:tcPr>
            <w:tcW w:w="2567" w:type="dxa"/>
            <w:shd w:val="clear" w:color="auto" w:fill="auto"/>
          </w:tcPr>
          <w:p w14:paraId="6F47B27A" w14:textId="77777777" w:rsidR="004B3D6F" w:rsidRPr="00595D5D" w:rsidRDefault="004B3D6F" w:rsidP="00EE19B9">
            <w:pPr>
              <w:rPr>
                <w:lang w:val="en-US"/>
              </w:rPr>
            </w:pPr>
            <w:r w:rsidRPr="00595D5D">
              <w:rPr>
                <w:lang w:val="en-US"/>
              </w:rPr>
              <w:t>number</w:t>
            </w:r>
          </w:p>
        </w:tc>
        <w:tc>
          <w:tcPr>
            <w:tcW w:w="1341" w:type="dxa"/>
            <w:shd w:val="clear" w:color="auto" w:fill="auto"/>
          </w:tcPr>
          <w:p w14:paraId="2C96EB68" w14:textId="77777777" w:rsidR="004B3D6F" w:rsidRPr="00595D5D" w:rsidRDefault="004B3D6F" w:rsidP="00EE19B9">
            <w:pPr>
              <w:rPr>
                <w:lang w:val="en-US"/>
              </w:rPr>
            </w:pPr>
            <w:r w:rsidRPr="00595D5D">
              <w:rPr>
                <w:lang w:val="en-US"/>
              </w:rPr>
              <w:t>1..1</w:t>
            </w:r>
          </w:p>
        </w:tc>
        <w:tc>
          <w:tcPr>
            <w:tcW w:w="3610" w:type="dxa"/>
            <w:shd w:val="clear" w:color="auto" w:fill="auto"/>
          </w:tcPr>
          <w:p w14:paraId="34D1BCA3" w14:textId="77777777" w:rsidR="004B3D6F" w:rsidRPr="00595D5D" w:rsidRDefault="004B3D6F" w:rsidP="00EE19B9">
            <w:pPr>
              <w:rPr>
                <w:lang w:val="en-US"/>
              </w:rPr>
            </w:pPr>
            <w:r w:rsidRPr="00595D5D">
              <w:rPr>
                <w:lang w:val="en-US"/>
              </w:rPr>
              <w:t>Provides the unique identifier of the action.</w:t>
            </w:r>
          </w:p>
        </w:tc>
      </w:tr>
      <w:tr w:rsidR="004B3D6F" w:rsidRPr="00595D5D" w14:paraId="78A490FA" w14:textId="77777777" w:rsidTr="00EE19B9">
        <w:tc>
          <w:tcPr>
            <w:tcW w:w="2113" w:type="dxa"/>
            <w:shd w:val="clear" w:color="auto" w:fill="auto"/>
          </w:tcPr>
          <w:p w14:paraId="15B8E4F5" w14:textId="77777777" w:rsidR="004B3D6F" w:rsidRPr="00595D5D" w:rsidRDefault="004B3D6F" w:rsidP="00EE19B9">
            <w:pPr>
              <w:rPr>
                <w:lang w:val="en-US"/>
              </w:rPr>
            </w:pPr>
            <w:r w:rsidRPr="00595D5D">
              <w:rPr>
                <w:lang w:val="en-US"/>
              </w:rPr>
              <w:t xml:space="preserve">        subactionPath</w:t>
            </w:r>
          </w:p>
        </w:tc>
        <w:tc>
          <w:tcPr>
            <w:tcW w:w="2567" w:type="dxa"/>
            <w:shd w:val="clear" w:color="auto" w:fill="auto"/>
          </w:tcPr>
          <w:p w14:paraId="71344C1D" w14:textId="77777777" w:rsidR="004B3D6F" w:rsidRPr="00595D5D" w:rsidRDefault="004B3D6F" w:rsidP="00EE19B9">
            <w:pPr>
              <w:rPr>
                <w:lang w:val="en-US"/>
              </w:rPr>
            </w:pPr>
            <w:r w:rsidRPr="00595D5D">
              <w:rPr>
                <w:lang w:val="en-US"/>
              </w:rPr>
              <w:t>string</w:t>
            </w:r>
          </w:p>
        </w:tc>
        <w:tc>
          <w:tcPr>
            <w:tcW w:w="1341" w:type="dxa"/>
            <w:shd w:val="clear" w:color="auto" w:fill="auto"/>
          </w:tcPr>
          <w:p w14:paraId="7E58EED1" w14:textId="77777777" w:rsidR="004B3D6F" w:rsidRPr="00595D5D" w:rsidRDefault="004B3D6F" w:rsidP="00EE19B9">
            <w:pPr>
              <w:rPr>
                <w:lang w:val="en-US"/>
              </w:rPr>
            </w:pPr>
            <w:r w:rsidRPr="00595D5D">
              <w:rPr>
                <w:lang w:val="en-US"/>
              </w:rPr>
              <w:t>1..1</w:t>
            </w:r>
          </w:p>
        </w:tc>
        <w:tc>
          <w:tcPr>
            <w:tcW w:w="3610" w:type="dxa"/>
            <w:shd w:val="clear" w:color="auto" w:fill="auto"/>
          </w:tcPr>
          <w:p w14:paraId="34CEB28D" w14:textId="77777777" w:rsidR="004B3D6F" w:rsidRPr="00595D5D" w:rsidRDefault="004B3D6F" w:rsidP="00EE19B9">
            <w:pPr>
              <w:rPr>
                <w:lang w:val="en-US"/>
              </w:rPr>
            </w:pPr>
            <w:r w:rsidRPr="00595D5D">
              <w:rPr>
                <w:lang w:val="en-US"/>
              </w:rPr>
              <w:t>The subaction path identifies the action, which can then be mapped by the XR runtime to user input modalities.</w:t>
            </w:r>
          </w:p>
        </w:tc>
      </w:tr>
      <w:tr w:rsidR="004B3D6F" w:rsidRPr="00595D5D" w14:paraId="736B1A4B" w14:textId="77777777" w:rsidTr="00EE19B9">
        <w:tc>
          <w:tcPr>
            <w:tcW w:w="2113" w:type="dxa"/>
            <w:shd w:val="clear" w:color="auto" w:fill="auto"/>
          </w:tcPr>
          <w:p w14:paraId="5C5ACB24" w14:textId="77777777" w:rsidR="004B3D6F" w:rsidRPr="00595D5D" w:rsidRDefault="004B3D6F" w:rsidP="00EE19B9">
            <w:pPr>
              <w:rPr>
                <w:lang w:val="en-US"/>
              </w:rPr>
            </w:pPr>
            <w:r w:rsidRPr="00595D5D">
              <w:rPr>
                <w:lang w:val="en-US"/>
              </w:rPr>
              <w:t xml:space="preserve">        initialPose</w:t>
            </w:r>
          </w:p>
        </w:tc>
        <w:tc>
          <w:tcPr>
            <w:tcW w:w="2567" w:type="dxa"/>
            <w:shd w:val="clear" w:color="auto" w:fill="auto"/>
          </w:tcPr>
          <w:p w14:paraId="22301BE4" w14:textId="77777777" w:rsidR="004B3D6F" w:rsidRPr="00595D5D" w:rsidRDefault="004B3D6F" w:rsidP="00EE19B9">
            <w:pPr>
              <w:rPr>
                <w:lang w:val="en-US"/>
              </w:rPr>
            </w:pPr>
            <w:r w:rsidRPr="00595D5D">
              <w:rPr>
                <w:lang w:val="en-US"/>
              </w:rPr>
              <w:t>Pose</w:t>
            </w:r>
          </w:p>
        </w:tc>
        <w:tc>
          <w:tcPr>
            <w:tcW w:w="1341" w:type="dxa"/>
            <w:shd w:val="clear" w:color="auto" w:fill="auto"/>
          </w:tcPr>
          <w:p w14:paraId="2AAABE50" w14:textId="77777777" w:rsidR="004B3D6F" w:rsidRPr="00595D5D" w:rsidRDefault="004B3D6F" w:rsidP="00EE19B9">
            <w:pPr>
              <w:rPr>
                <w:lang w:val="en-US"/>
              </w:rPr>
            </w:pPr>
            <w:r w:rsidRPr="00595D5D">
              <w:rPr>
                <w:lang w:val="en-US"/>
              </w:rPr>
              <w:t>0..1</w:t>
            </w:r>
          </w:p>
        </w:tc>
        <w:tc>
          <w:tcPr>
            <w:tcW w:w="3610" w:type="dxa"/>
            <w:shd w:val="clear" w:color="auto" w:fill="auto"/>
          </w:tcPr>
          <w:p w14:paraId="7353DDA6" w14:textId="77777777" w:rsidR="004B3D6F" w:rsidRPr="00595D5D" w:rsidRDefault="004B3D6F" w:rsidP="00EE19B9">
            <w:pPr>
              <w:rPr>
                <w:lang w:val="en-US"/>
              </w:rPr>
            </w:pPr>
            <w:r w:rsidRPr="00595D5D">
              <w:rPr>
                <w:lang w:val="en-US"/>
              </w:rPr>
              <w:t>Provides the initial pose of the new XR space’s origin.</w:t>
            </w:r>
          </w:p>
        </w:tc>
      </w:tr>
      <w:tr w:rsidR="004B3D6F" w:rsidRPr="00595D5D" w14:paraId="2AE48672" w14:textId="77777777" w:rsidTr="00EE19B9">
        <w:tc>
          <w:tcPr>
            <w:tcW w:w="2113" w:type="dxa"/>
            <w:shd w:val="clear" w:color="auto" w:fill="auto"/>
          </w:tcPr>
          <w:p w14:paraId="6EDCAC26" w14:textId="77777777" w:rsidR="004B3D6F" w:rsidRPr="00595D5D" w:rsidRDefault="004B3D6F" w:rsidP="00EE19B9">
            <w:pPr>
              <w:rPr>
                <w:lang w:val="en-US"/>
              </w:rPr>
            </w:pPr>
            <w:r w:rsidRPr="00595D5D">
              <w:rPr>
                <w:lang w:val="en-US"/>
              </w:rPr>
              <w:t>viewConfiguration</w:t>
            </w:r>
          </w:p>
        </w:tc>
        <w:tc>
          <w:tcPr>
            <w:tcW w:w="2567" w:type="dxa"/>
            <w:shd w:val="clear" w:color="auto" w:fill="auto"/>
          </w:tcPr>
          <w:p w14:paraId="22C52637" w14:textId="77777777" w:rsidR="004B3D6F" w:rsidRPr="00595D5D" w:rsidRDefault="004B3D6F" w:rsidP="00EE19B9">
            <w:pPr>
              <w:rPr>
                <w:lang w:val="en-US"/>
              </w:rPr>
            </w:pPr>
            <w:r w:rsidRPr="00595D5D">
              <w:rPr>
                <w:lang w:val="en-US"/>
              </w:rPr>
              <w:t>Object</w:t>
            </w:r>
          </w:p>
        </w:tc>
        <w:tc>
          <w:tcPr>
            <w:tcW w:w="1341" w:type="dxa"/>
            <w:shd w:val="clear" w:color="auto" w:fill="auto"/>
          </w:tcPr>
          <w:p w14:paraId="0057E1ED" w14:textId="77777777" w:rsidR="004B3D6F" w:rsidRPr="00595D5D" w:rsidRDefault="004B3D6F" w:rsidP="00EE19B9">
            <w:pPr>
              <w:rPr>
                <w:lang w:val="en-US"/>
              </w:rPr>
            </w:pPr>
            <w:r w:rsidRPr="00595D5D">
              <w:rPr>
                <w:lang w:val="en-US"/>
              </w:rPr>
              <w:t>0..1</w:t>
            </w:r>
          </w:p>
        </w:tc>
        <w:tc>
          <w:tcPr>
            <w:tcW w:w="3610" w:type="dxa"/>
            <w:shd w:val="clear" w:color="auto" w:fill="auto"/>
          </w:tcPr>
          <w:p w14:paraId="468301B0" w14:textId="77777777" w:rsidR="004B3D6F" w:rsidRPr="00595D5D" w:rsidRDefault="004B3D6F" w:rsidP="00EE19B9">
            <w:pPr>
              <w:rPr>
                <w:lang w:val="en-US"/>
              </w:rPr>
            </w:pPr>
            <w:r w:rsidRPr="00595D5D">
              <w:rPr>
                <w:lang w:val="en-US"/>
              </w:rPr>
              <w:t>Conveys the view configuration that is configured for the XR session.</w:t>
            </w:r>
          </w:p>
        </w:tc>
      </w:tr>
      <w:tr w:rsidR="004B3D6F" w:rsidRPr="00595D5D" w14:paraId="45843C7A" w14:textId="77777777" w:rsidTr="00EE19B9">
        <w:tc>
          <w:tcPr>
            <w:tcW w:w="2113" w:type="dxa"/>
            <w:shd w:val="clear" w:color="auto" w:fill="auto"/>
          </w:tcPr>
          <w:p w14:paraId="1C068C8C" w14:textId="77777777" w:rsidR="004B3D6F" w:rsidRPr="00595D5D" w:rsidRDefault="004B3D6F" w:rsidP="00EE19B9">
            <w:pPr>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E19B9">
            <w:pPr>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E19B9">
            <w:pPr>
              <w:rPr>
                <w:lang w:val="en-US"/>
              </w:rPr>
            </w:pPr>
            <w:r w:rsidRPr="00595D5D">
              <w:rPr>
                <w:lang w:val="en-US"/>
              </w:rPr>
              <w:t>1..1</w:t>
            </w:r>
          </w:p>
        </w:tc>
        <w:tc>
          <w:tcPr>
            <w:tcW w:w="3610" w:type="dxa"/>
            <w:shd w:val="clear" w:color="auto" w:fill="auto"/>
          </w:tcPr>
          <w:p w14:paraId="564238A7" w14:textId="77777777" w:rsidR="004B3D6F" w:rsidRPr="00595D5D" w:rsidRDefault="004B3D6F" w:rsidP="00EE19B9">
            <w:pPr>
              <w:rPr>
                <w:lang w:val="en-US"/>
              </w:rPr>
            </w:pPr>
            <w:r w:rsidRPr="00595D5D">
              <w:rPr>
                <w:lang w:val="en-US"/>
              </w:rPr>
              <w:t>The type indicates the view configuration. Defined values are MONO and STEREO. Other values may be added.</w:t>
            </w:r>
          </w:p>
        </w:tc>
      </w:tr>
      <w:tr w:rsidR="004B3D6F" w:rsidRPr="00595D5D" w14:paraId="16586B2F" w14:textId="77777777" w:rsidTr="00EE19B9">
        <w:tc>
          <w:tcPr>
            <w:tcW w:w="2113" w:type="dxa"/>
            <w:shd w:val="clear" w:color="auto" w:fill="auto"/>
          </w:tcPr>
          <w:p w14:paraId="7D10FE0A" w14:textId="77777777" w:rsidR="004B3D6F" w:rsidRPr="00595D5D" w:rsidRDefault="004B3D6F" w:rsidP="00EE19B9">
            <w:pPr>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E19B9">
            <w:pPr>
              <w:rPr>
                <w:lang w:val="en-US"/>
              </w:rPr>
            </w:pPr>
            <w:r w:rsidRPr="00595D5D">
              <w:rPr>
                <w:lang w:val="en-US"/>
              </w:rPr>
              <w:t>number</w:t>
            </w:r>
          </w:p>
        </w:tc>
        <w:tc>
          <w:tcPr>
            <w:tcW w:w="1341" w:type="dxa"/>
            <w:shd w:val="clear" w:color="auto" w:fill="auto"/>
          </w:tcPr>
          <w:p w14:paraId="57DA8109" w14:textId="77777777" w:rsidR="004B3D6F" w:rsidRPr="00595D5D" w:rsidRDefault="004B3D6F" w:rsidP="00EE19B9">
            <w:pPr>
              <w:rPr>
                <w:lang w:val="en-US"/>
              </w:rPr>
            </w:pPr>
            <w:r w:rsidRPr="00595D5D">
              <w:rPr>
                <w:lang w:val="en-US"/>
              </w:rPr>
              <w:t>1..1</w:t>
            </w:r>
          </w:p>
        </w:tc>
        <w:tc>
          <w:tcPr>
            <w:tcW w:w="3610" w:type="dxa"/>
            <w:shd w:val="clear" w:color="auto" w:fill="auto"/>
          </w:tcPr>
          <w:p w14:paraId="74951520" w14:textId="77777777" w:rsidR="004B3D6F" w:rsidRPr="00595D5D" w:rsidRDefault="004B3D6F" w:rsidP="00EE19B9">
            <w:pPr>
              <w:rPr>
                <w:lang w:val="en-US"/>
              </w:rPr>
            </w:pPr>
            <w:r w:rsidRPr="00595D5D">
              <w:rPr>
                <w:lang w:val="en-US"/>
              </w:rPr>
              <w:t>The recommended width of the swapchain image.</w:t>
            </w:r>
          </w:p>
        </w:tc>
      </w:tr>
      <w:tr w:rsidR="004B3D6F" w:rsidRPr="00595D5D" w14:paraId="17137CB3" w14:textId="77777777" w:rsidTr="00EE19B9">
        <w:tc>
          <w:tcPr>
            <w:tcW w:w="2113" w:type="dxa"/>
            <w:shd w:val="clear" w:color="auto" w:fill="auto"/>
          </w:tcPr>
          <w:p w14:paraId="5914959B" w14:textId="77777777" w:rsidR="004B3D6F" w:rsidRPr="00595D5D" w:rsidRDefault="004B3D6F" w:rsidP="00EE19B9">
            <w:pPr>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E19B9">
            <w:pPr>
              <w:rPr>
                <w:lang w:val="en-US"/>
              </w:rPr>
            </w:pPr>
            <w:r w:rsidRPr="00595D5D">
              <w:rPr>
                <w:lang w:val="en-US"/>
              </w:rPr>
              <w:t>number</w:t>
            </w:r>
          </w:p>
        </w:tc>
        <w:tc>
          <w:tcPr>
            <w:tcW w:w="1341" w:type="dxa"/>
            <w:shd w:val="clear" w:color="auto" w:fill="auto"/>
          </w:tcPr>
          <w:p w14:paraId="2360812C" w14:textId="77777777" w:rsidR="004B3D6F" w:rsidRPr="00595D5D" w:rsidRDefault="004B3D6F" w:rsidP="00EE19B9">
            <w:pPr>
              <w:rPr>
                <w:lang w:val="en-US"/>
              </w:rPr>
            </w:pPr>
            <w:r w:rsidRPr="00595D5D">
              <w:rPr>
                <w:lang w:val="en-US"/>
              </w:rPr>
              <w:t>1..1</w:t>
            </w:r>
          </w:p>
        </w:tc>
        <w:tc>
          <w:tcPr>
            <w:tcW w:w="3610" w:type="dxa"/>
            <w:shd w:val="clear" w:color="auto" w:fill="auto"/>
          </w:tcPr>
          <w:p w14:paraId="484841DC" w14:textId="77777777" w:rsidR="004B3D6F" w:rsidRPr="00595D5D" w:rsidRDefault="004B3D6F" w:rsidP="00EE19B9">
            <w:pPr>
              <w:rPr>
                <w:lang w:val="en-US"/>
              </w:rPr>
            </w:pPr>
            <w:r w:rsidRPr="00595D5D">
              <w:rPr>
                <w:lang w:val="en-US"/>
              </w:rPr>
              <w:t>The recommended height of the swapchain image.</w:t>
            </w:r>
          </w:p>
        </w:tc>
      </w:tr>
      <w:tr w:rsidR="004B3D6F" w:rsidRPr="00595D5D" w14:paraId="65875021" w14:textId="77777777" w:rsidTr="00EE19B9">
        <w:tc>
          <w:tcPr>
            <w:tcW w:w="2113" w:type="dxa"/>
            <w:shd w:val="clear" w:color="auto" w:fill="auto"/>
          </w:tcPr>
          <w:p w14:paraId="61A3A875" w14:textId="77777777" w:rsidR="004B3D6F" w:rsidRPr="00595D5D" w:rsidRDefault="004B3D6F" w:rsidP="00EE19B9">
            <w:pPr>
              <w:rPr>
                <w:lang w:val="en-US"/>
              </w:rPr>
            </w:pPr>
            <w:r w:rsidRPr="00595D5D">
              <w:rPr>
                <w:lang w:val="en-US"/>
              </w:rPr>
              <w:t xml:space="preserve">        compositionLayer</w:t>
            </w:r>
          </w:p>
        </w:tc>
        <w:tc>
          <w:tcPr>
            <w:tcW w:w="2567" w:type="dxa"/>
            <w:shd w:val="clear" w:color="auto" w:fill="auto"/>
          </w:tcPr>
          <w:p w14:paraId="5E826AA4" w14:textId="77777777" w:rsidR="004B3D6F" w:rsidRPr="00595D5D" w:rsidRDefault="004B3D6F" w:rsidP="00EE19B9">
            <w:pPr>
              <w:rPr>
                <w:lang w:val="en-US"/>
              </w:rPr>
            </w:pPr>
            <w:r w:rsidRPr="00595D5D">
              <w:rPr>
                <w:lang w:val="en-US"/>
              </w:rPr>
              <w:t>string</w:t>
            </w:r>
          </w:p>
        </w:tc>
        <w:tc>
          <w:tcPr>
            <w:tcW w:w="1341" w:type="dxa"/>
            <w:shd w:val="clear" w:color="auto" w:fill="auto"/>
          </w:tcPr>
          <w:p w14:paraId="4C42031F" w14:textId="77777777" w:rsidR="004B3D6F" w:rsidRPr="00595D5D" w:rsidRDefault="004B3D6F" w:rsidP="00EE19B9">
            <w:pPr>
              <w:rPr>
                <w:lang w:val="en-US"/>
              </w:rPr>
            </w:pPr>
            <w:r w:rsidRPr="00595D5D">
              <w:rPr>
                <w:lang w:val="en-US"/>
              </w:rPr>
              <w:t>1..1</w:t>
            </w:r>
          </w:p>
        </w:tc>
        <w:tc>
          <w:tcPr>
            <w:tcW w:w="3610" w:type="dxa"/>
            <w:shd w:val="clear" w:color="auto" w:fill="auto"/>
          </w:tcPr>
          <w:p w14:paraId="1B7EAB88" w14:textId="77777777" w:rsidR="004B3D6F" w:rsidRPr="00595D5D" w:rsidRDefault="004B3D6F" w:rsidP="00EE19B9">
            <w:pPr>
              <w:rPr>
                <w:lang w:val="en-US"/>
              </w:rPr>
            </w:pPr>
            <w:r w:rsidRPr="00595D5D">
              <w:rPr>
                <w:lang w:val="en-US"/>
              </w:rPr>
              <w:t>An identifier of the selected composition layer.</w:t>
            </w:r>
          </w:p>
        </w:tc>
      </w:tr>
      <w:tr w:rsidR="004B3D6F" w:rsidRPr="00595D5D" w14:paraId="69D57CF5" w14:textId="77777777" w:rsidTr="00EE19B9">
        <w:tc>
          <w:tcPr>
            <w:tcW w:w="2113" w:type="dxa"/>
            <w:shd w:val="clear" w:color="auto" w:fill="auto"/>
          </w:tcPr>
          <w:p w14:paraId="1319E605" w14:textId="77777777" w:rsidR="004B3D6F" w:rsidRPr="00595D5D" w:rsidRDefault="004B3D6F" w:rsidP="00EE19B9">
            <w:pPr>
              <w:rPr>
                <w:lang w:val="en-US"/>
              </w:rPr>
            </w:pPr>
            <w:r w:rsidRPr="00595D5D">
              <w:rPr>
                <w:lang w:val="en-US"/>
              </w:rPr>
              <w:t xml:space="preserve">        minPoseInterval</w:t>
            </w:r>
          </w:p>
        </w:tc>
        <w:tc>
          <w:tcPr>
            <w:tcW w:w="2567" w:type="dxa"/>
            <w:shd w:val="clear" w:color="auto" w:fill="auto"/>
          </w:tcPr>
          <w:p w14:paraId="639A1419" w14:textId="77777777" w:rsidR="004B3D6F" w:rsidRPr="00595D5D" w:rsidRDefault="004B3D6F" w:rsidP="00EE19B9">
            <w:pPr>
              <w:rPr>
                <w:lang w:val="en-US"/>
              </w:rPr>
            </w:pPr>
            <w:r w:rsidRPr="00595D5D">
              <w:rPr>
                <w:lang w:val="en-US"/>
              </w:rPr>
              <w:t>number</w:t>
            </w:r>
          </w:p>
        </w:tc>
        <w:tc>
          <w:tcPr>
            <w:tcW w:w="1341" w:type="dxa"/>
            <w:shd w:val="clear" w:color="auto" w:fill="auto"/>
          </w:tcPr>
          <w:p w14:paraId="2901EB75" w14:textId="77777777" w:rsidR="004B3D6F" w:rsidRPr="00595D5D" w:rsidRDefault="004B3D6F" w:rsidP="00EE19B9">
            <w:pPr>
              <w:rPr>
                <w:lang w:val="en-US"/>
              </w:rPr>
            </w:pPr>
            <w:r w:rsidRPr="00595D5D">
              <w:rPr>
                <w:lang w:val="en-US"/>
              </w:rPr>
              <w:t>0..1</w:t>
            </w:r>
          </w:p>
        </w:tc>
        <w:tc>
          <w:tcPr>
            <w:tcW w:w="3610" w:type="dxa"/>
            <w:shd w:val="clear" w:color="auto" w:fill="auto"/>
          </w:tcPr>
          <w:p w14:paraId="49B2C251" w14:textId="77777777" w:rsidR="004B3D6F" w:rsidRPr="00595D5D" w:rsidRDefault="004B3D6F" w:rsidP="00EE19B9">
            <w:pPr>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E19B9">
        <w:tc>
          <w:tcPr>
            <w:tcW w:w="2113" w:type="dxa"/>
            <w:shd w:val="clear" w:color="auto" w:fill="auto"/>
          </w:tcPr>
          <w:p w14:paraId="3E27B38C" w14:textId="77777777" w:rsidR="004B3D6F" w:rsidRPr="00595D5D" w:rsidRDefault="004B3D6F" w:rsidP="00EE19B9">
            <w:pPr>
              <w:rPr>
                <w:lang w:val="en-US"/>
              </w:rPr>
            </w:pPr>
            <w:r w:rsidRPr="00595D5D">
              <w:rPr>
                <w:lang w:eastAsia="en-GB"/>
              </w:rPr>
              <w:lastRenderedPageBreak/>
              <w:tab/>
              <w:t>fovs</w:t>
            </w:r>
          </w:p>
        </w:tc>
        <w:tc>
          <w:tcPr>
            <w:tcW w:w="2567" w:type="dxa"/>
            <w:shd w:val="clear" w:color="auto" w:fill="auto"/>
          </w:tcPr>
          <w:p w14:paraId="141FD4F5" w14:textId="77777777" w:rsidR="004B3D6F" w:rsidRPr="00595D5D" w:rsidRDefault="004B3D6F" w:rsidP="00EE19B9">
            <w:pPr>
              <w:rPr>
                <w:lang w:val="en-US"/>
              </w:rPr>
            </w:pPr>
            <w:r w:rsidRPr="00595D5D">
              <w:rPr>
                <w:lang w:val="en-US"/>
              </w:rPr>
              <w:t>Array</w:t>
            </w:r>
          </w:p>
        </w:tc>
        <w:tc>
          <w:tcPr>
            <w:tcW w:w="1341" w:type="dxa"/>
            <w:shd w:val="clear" w:color="auto" w:fill="auto"/>
          </w:tcPr>
          <w:p w14:paraId="24397F57" w14:textId="77777777" w:rsidR="004B3D6F" w:rsidRPr="00595D5D" w:rsidRDefault="004B3D6F" w:rsidP="00EE19B9">
            <w:pPr>
              <w:rPr>
                <w:lang w:val="en-US"/>
              </w:rPr>
            </w:pPr>
            <w:r w:rsidRPr="00595D5D">
              <w:rPr>
                <w:lang w:val="en-US"/>
              </w:rPr>
              <w:t>0..1</w:t>
            </w:r>
          </w:p>
        </w:tc>
        <w:tc>
          <w:tcPr>
            <w:tcW w:w="3610" w:type="dxa"/>
            <w:shd w:val="clear" w:color="auto" w:fill="auto"/>
          </w:tcPr>
          <w:p w14:paraId="4CD6F942" w14:textId="77777777" w:rsidR="004B3D6F" w:rsidRPr="00595D5D" w:rsidRDefault="004B3D6F" w:rsidP="00EE19B9">
            <w:pPr>
              <w:rPr>
                <w:lang w:val="en-US"/>
              </w:rPr>
            </w:pPr>
            <w:r w:rsidRPr="00595D5D">
              <w:t>An array that provides a list of the field of views (FoV) associated with each view.</w:t>
            </w:r>
          </w:p>
        </w:tc>
      </w:tr>
      <w:tr w:rsidR="004B3D6F" w:rsidRPr="00595D5D" w14:paraId="78517E65" w14:textId="77777777" w:rsidTr="00EE19B9">
        <w:tc>
          <w:tcPr>
            <w:tcW w:w="2113" w:type="dxa"/>
            <w:shd w:val="clear" w:color="auto" w:fill="auto"/>
          </w:tcPr>
          <w:p w14:paraId="230FF9A1" w14:textId="77777777" w:rsidR="004B3D6F" w:rsidRPr="00595D5D" w:rsidRDefault="004B3D6F" w:rsidP="00EE19B9">
            <w:pPr>
              <w:rPr>
                <w:lang w:val="en-US"/>
              </w:rPr>
            </w:pPr>
            <w:r w:rsidRPr="00595D5D">
              <w:rPr>
                <w:lang w:eastAsia="en-GB"/>
              </w:rPr>
              <w:tab/>
            </w:r>
            <w:r w:rsidRPr="00595D5D">
              <w:rPr>
                <w:lang w:eastAsia="en-GB"/>
              </w:rPr>
              <w:tab/>
              <w:t>fov</w:t>
            </w:r>
          </w:p>
        </w:tc>
        <w:tc>
          <w:tcPr>
            <w:tcW w:w="2567" w:type="dxa"/>
            <w:shd w:val="clear" w:color="auto" w:fill="auto"/>
          </w:tcPr>
          <w:p w14:paraId="36E84837" w14:textId="77777777" w:rsidR="004B3D6F" w:rsidRPr="00595D5D" w:rsidRDefault="004B3D6F" w:rsidP="00EE19B9">
            <w:pPr>
              <w:rPr>
                <w:lang w:val="en-US"/>
              </w:rPr>
            </w:pPr>
            <w:r w:rsidRPr="00595D5D">
              <w:rPr>
                <w:lang w:val="en-US"/>
              </w:rPr>
              <w:t>Object</w:t>
            </w:r>
          </w:p>
        </w:tc>
        <w:tc>
          <w:tcPr>
            <w:tcW w:w="1341" w:type="dxa"/>
            <w:shd w:val="clear" w:color="auto" w:fill="auto"/>
          </w:tcPr>
          <w:p w14:paraId="08273EB3" w14:textId="77777777" w:rsidR="004B3D6F" w:rsidRPr="00595D5D" w:rsidRDefault="004B3D6F" w:rsidP="00EE19B9">
            <w:pPr>
              <w:rPr>
                <w:lang w:val="en-US"/>
              </w:rPr>
            </w:pPr>
            <w:r w:rsidRPr="00595D5D">
              <w:rPr>
                <w:lang w:val="en-US"/>
              </w:rPr>
              <w:t>1..n</w:t>
            </w:r>
          </w:p>
        </w:tc>
        <w:tc>
          <w:tcPr>
            <w:tcW w:w="3610" w:type="dxa"/>
            <w:shd w:val="clear" w:color="auto" w:fill="auto"/>
          </w:tcPr>
          <w:p w14:paraId="649D0EE6" w14:textId="77777777" w:rsidR="004B3D6F" w:rsidRPr="00595D5D" w:rsidRDefault="004B3D6F" w:rsidP="00EE19B9">
            <w:pPr>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EE19B9">
        <w:tc>
          <w:tcPr>
            <w:tcW w:w="2113" w:type="dxa"/>
            <w:shd w:val="clear" w:color="auto" w:fill="auto"/>
          </w:tcPr>
          <w:p w14:paraId="696AD7A8" w14:textId="77777777" w:rsidR="004B3D6F" w:rsidRPr="00595D5D" w:rsidRDefault="004B3D6F" w:rsidP="00EE19B9">
            <w:pPr>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42E048AF" w14:textId="77777777" w:rsidR="004B3D6F" w:rsidRPr="00595D5D" w:rsidRDefault="004B3D6F" w:rsidP="00EE19B9">
            <w:pPr>
              <w:rPr>
                <w:lang w:val="en-US"/>
              </w:rPr>
            </w:pPr>
            <w:r w:rsidRPr="00595D5D">
              <w:rPr>
                <w:lang w:val="en-US"/>
              </w:rPr>
              <w:t>number</w:t>
            </w:r>
          </w:p>
        </w:tc>
        <w:tc>
          <w:tcPr>
            <w:tcW w:w="1341" w:type="dxa"/>
            <w:shd w:val="clear" w:color="auto" w:fill="auto"/>
          </w:tcPr>
          <w:p w14:paraId="315136B2" w14:textId="77777777" w:rsidR="004B3D6F" w:rsidRPr="00595D5D" w:rsidRDefault="004B3D6F" w:rsidP="00EE19B9">
            <w:pPr>
              <w:rPr>
                <w:lang w:val="en-US"/>
              </w:rPr>
            </w:pPr>
            <w:r w:rsidRPr="00595D5D">
              <w:rPr>
                <w:lang w:val="en-US"/>
              </w:rPr>
              <w:t>1..1</w:t>
            </w:r>
          </w:p>
        </w:tc>
        <w:tc>
          <w:tcPr>
            <w:tcW w:w="3610" w:type="dxa"/>
            <w:shd w:val="clear" w:color="auto" w:fill="auto"/>
          </w:tcPr>
          <w:p w14:paraId="13AC0B55" w14:textId="77777777" w:rsidR="004B3D6F" w:rsidRPr="00595D5D" w:rsidRDefault="004B3D6F" w:rsidP="00EE19B9">
            <w:pPr>
              <w:rPr>
                <w:lang w:val="en-US"/>
              </w:rPr>
            </w:pPr>
            <w:r w:rsidRPr="00595D5D">
              <w:t>The angle of the left side of the field of view. For a symmetric field of view this value is negative.</w:t>
            </w:r>
          </w:p>
        </w:tc>
      </w:tr>
      <w:tr w:rsidR="004B3D6F" w:rsidRPr="00595D5D" w14:paraId="2D144BF3" w14:textId="77777777" w:rsidTr="00EE19B9">
        <w:tc>
          <w:tcPr>
            <w:tcW w:w="2113" w:type="dxa"/>
            <w:shd w:val="clear" w:color="auto" w:fill="auto"/>
          </w:tcPr>
          <w:p w14:paraId="63C477E5" w14:textId="77777777" w:rsidR="004B3D6F" w:rsidRPr="00595D5D" w:rsidRDefault="004B3D6F" w:rsidP="00EE19B9">
            <w:pPr>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033875FF" w14:textId="77777777" w:rsidR="004B3D6F" w:rsidRPr="00595D5D" w:rsidRDefault="004B3D6F" w:rsidP="00EE19B9">
            <w:pPr>
              <w:rPr>
                <w:lang w:val="en-US"/>
              </w:rPr>
            </w:pPr>
            <w:r w:rsidRPr="00595D5D">
              <w:rPr>
                <w:lang w:val="en-US"/>
              </w:rPr>
              <w:t>number</w:t>
            </w:r>
          </w:p>
        </w:tc>
        <w:tc>
          <w:tcPr>
            <w:tcW w:w="1341" w:type="dxa"/>
            <w:shd w:val="clear" w:color="auto" w:fill="auto"/>
          </w:tcPr>
          <w:p w14:paraId="28135709" w14:textId="77777777" w:rsidR="004B3D6F" w:rsidRPr="00595D5D" w:rsidRDefault="004B3D6F" w:rsidP="00EE19B9">
            <w:pPr>
              <w:rPr>
                <w:lang w:val="en-US"/>
              </w:rPr>
            </w:pPr>
            <w:r w:rsidRPr="00595D5D">
              <w:rPr>
                <w:lang w:val="en-US"/>
              </w:rPr>
              <w:t>1..1</w:t>
            </w:r>
          </w:p>
        </w:tc>
        <w:tc>
          <w:tcPr>
            <w:tcW w:w="3610" w:type="dxa"/>
            <w:shd w:val="clear" w:color="auto" w:fill="auto"/>
          </w:tcPr>
          <w:p w14:paraId="08FEABDF" w14:textId="77777777" w:rsidR="004B3D6F" w:rsidRPr="00595D5D" w:rsidRDefault="004B3D6F" w:rsidP="00EE19B9">
            <w:pPr>
              <w:rPr>
                <w:lang w:val="en-US"/>
              </w:rPr>
            </w:pPr>
            <w:r w:rsidRPr="00595D5D">
              <w:t>The angle of the right side of the field of view.</w:t>
            </w:r>
          </w:p>
        </w:tc>
      </w:tr>
      <w:tr w:rsidR="004B3D6F" w:rsidRPr="00595D5D" w14:paraId="6FDBF273" w14:textId="77777777" w:rsidTr="00EE19B9">
        <w:tc>
          <w:tcPr>
            <w:tcW w:w="2113" w:type="dxa"/>
            <w:shd w:val="clear" w:color="auto" w:fill="auto"/>
          </w:tcPr>
          <w:p w14:paraId="7EB27D1E" w14:textId="77777777" w:rsidR="004B3D6F" w:rsidRPr="00595D5D" w:rsidRDefault="004B3D6F" w:rsidP="00EE19B9">
            <w:pPr>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2076F1EB" w14:textId="77777777" w:rsidR="004B3D6F" w:rsidRPr="00595D5D" w:rsidRDefault="004B3D6F" w:rsidP="00EE19B9">
            <w:pPr>
              <w:rPr>
                <w:lang w:val="en-US"/>
              </w:rPr>
            </w:pPr>
            <w:r w:rsidRPr="00595D5D">
              <w:rPr>
                <w:lang w:val="en-US"/>
              </w:rPr>
              <w:t>number</w:t>
            </w:r>
          </w:p>
        </w:tc>
        <w:tc>
          <w:tcPr>
            <w:tcW w:w="1341" w:type="dxa"/>
            <w:shd w:val="clear" w:color="auto" w:fill="auto"/>
          </w:tcPr>
          <w:p w14:paraId="0E2B8E54" w14:textId="77777777" w:rsidR="004B3D6F" w:rsidRPr="00595D5D" w:rsidRDefault="004B3D6F" w:rsidP="00EE19B9">
            <w:pPr>
              <w:rPr>
                <w:lang w:val="en-US"/>
              </w:rPr>
            </w:pPr>
            <w:r w:rsidRPr="00595D5D">
              <w:rPr>
                <w:lang w:val="en-US"/>
              </w:rPr>
              <w:t>1..1</w:t>
            </w:r>
          </w:p>
        </w:tc>
        <w:tc>
          <w:tcPr>
            <w:tcW w:w="3610" w:type="dxa"/>
            <w:shd w:val="clear" w:color="auto" w:fill="auto"/>
          </w:tcPr>
          <w:p w14:paraId="37FFEAB5" w14:textId="77777777" w:rsidR="004B3D6F" w:rsidRPr="00595D5D" w:rsidRDefault="004B3D6F" w:rsidP="00EE19B9">
            <w:pPr>
              <w:rPr>
                <w:lang w:val="en-US"/>
              </w:rPr>
            </w:pPr>
            <w:r w:rsidRPr="00595D5D">
              <w:t>The angle of the top part of the field of view.</w:t>
            </w:r>
          </w:p>
        </w:tc>
      </w:tr>
      <w:tr w:rsidR="004B3D6F" w:rsidRPr="00595D5D" w14:paraId="115B9E24" w14:textId="77777777" w:rsidTr="00EE19B9">
        <w:tc>
          <w:tcPr>
            <w:tcW w:w="2113" w:type="dxa"/>
            <w:shd w:val="clear" w:color="auto" w:fill="auto"/>
          </w:tcPr>
          <w:p w14:paraId="63F117AB" w14:textId="77777777" w:rsidR="004B3D6F" w:rsidRPr="00595D5D" w:rsidRDefault="004B3D6F" w:rsidP="00EE19B9">
            <w:pPr>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3325D88F" w14:textId="77777777" w:rsidR="004B3D6F" w:rsidRPr="00595D5D" w:rsidRDefault="004B3D6F" w:rsidP="00EE19B9">
            <w:pPr>
              <w:rPr>
                <w:lang w:val="en-US"/>
              </w:rPr>
            </w:pPr>
            <w:r w:rsidRPr="00595D5D">
              <w:rPr>
                <w:lang w:val="en-US"/>
              </w:rPr>
              <w:t>number</w:t>
            </w:r>
          </w:p>
        </w:tc>
        <w:tc>
          <w:tcPr>
            <w:tcW w:w="1341" w:type="dxa"/>
            <w:shd w:val="clear" w:color="auto" w:fill="auto"/>
          </w:tcPr>
          <w:p w14:paraId="4DF1ACD5" w14:textId="77777777" w:rsidR="004B3D6F" w:rsidRPr="00595D5D" w:rsidRDefault="004B3D6F" w:rsidP="00EE19B9">
            <w:pPr>
              <w:rPr>
                <w:lang w:val="en-US"/>
              </w:rPr>
            </w:pPr>
            <w:r w:rsidRPr="00595D5D">
              <w:rPr>
                <w:lang w:val="en-US"/>
              </w:rPr>
              <w:t>1..1</w:t>
            </w:r>
          </w:p>
        </w:tc>
        <w:tc>
          <w:tcPr>
            <w:tcW w:w="3610" w:type="dxa"/>
            <w:shd w:val="clear" w:color="auto" w:fill="auto"/>
          </w:tcPr>
          <w:p w14:paraId="4B803AC6" w14:textId="77777777" w:rsidR="004B3D6F" w:rsidRPr="00595D5D" w:rsidRDefault="004B3D6F" w:rsidP="00EE19B9">
            <w:pPr>
              <w:rPr>
                <w:lang w:val="en-US"/>
              </w:rPr>
            </w:pPr>
            <w:r w:rsidRPr="00595D5D">
              <w:t>The angle of the bottom part of the field of view. For a symmetric field of view this value is negative.</w:t>
            </w:r>
          </w:p>
        </w:tc>
      </w:tr>
      <w:tr w:rsidR="004B3D6F" w:rsidRPr="00595D5D" w14:paraId="6CE8D1BA" w14:textId="77777777" w:rsidTr="00EE19B9">
        <w:tc>
          <w:tcPr>
            <w:tcW w:w="2113" w:type="dxa"/>
            <w:shd w:val="clear" w:color="auto" w:fill="auto"/>
          </w:tcPr>
          <w:p w14:paraId="02CE8740" w14:textId="77777777" w:rsidR="004B3D6F" w:rsidRPr="00595D5D" w:rsidRDefault="004B3D6F" w:rsidP="00EE19B9">
            <w:pPr>
              <w:rPr>
                <w:lang w:val="en-US"/>
              </w:rPr>
            </w:pPr>
            <w:r w:rsidRPr="00595D5D">
              <w:rPr>
                <w:lang w:val="en-US"/>
              </w:rPr>
              <w:t xml:space="preserve">        environmentBlendMode</w:t>
            </w:r>
          </w:p>
        </w:tc>
        <w:tc>
          <w:tcPr>
            <w:tcW w:w="2567" w:type="dxa"/>
            <w:shd w:val="clear" w:color="auto" w:fill="auto"/>
          </w:tcPr>
          <w:p w14:paraId="48275041" w14:textId="77777777" w:rsidR="004B3D6F" w:rsidRPr="00595D5D" w:rsidRDefault="004B3D6F" w:rsidP="00EE19B9">
            <w:pPr>
              <w:rPr>
                <w:lang w:val="en-US"/>
              </w:rPr>
            </w:pPr>
            <w:r w:rsidRPr="00595D5D">
              <w:rPr>
                <w:lang w:val="en-US"/>
              </w:rPr>
              <w:t>enum</w:t>
            </w:r>
          </w:p>
        </w:tc>
        <w:tc>
          <w:tcPr>
            <w:tcW w:w="1341" w:type="dxa"/>
            <w:shd w:val="clear" w:color="auto" w:fill="auto"/>
          </w:tcPr>
          <w:p w14:paraId="273EBBB0" w14:textId="77777777" w:rsidR="004B3D6F" w:rsidRPr="00595D5D" w:rsidRDefault="004B3D6F" w:rsidP="00EE19B9">
            <w:pPr>
              <w:rPr>
                <w:lang w:val="en-US"/>
              </w:rPr>
            </w:pPr>
            <w:r w:rsidRPr="00595D5D">
              <w:rPr>
                <w:lang w:val="en-US"/>
              </w:rPr>
              <w:t>1..1</w:t>
            </w:r>
          </w:p>
        </w:tc>
        <w:tc>
          <w:tcPr>
            <w:tcW w:w="3610" w:type="dxa"/>
            <w:shd w:val="clear" w:color="auto" w:fill="auto"/>
          </w:tcPr>
          <w:p w14:paraId="2CB312E6" w14:textId="77777777" w:rsidR="004B3D6F" w:rsidRPr="00595D5D" w:rsidRDefault="004B3D6F" w:rsidP="00EE19B9">
            <w:pPr>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E19B9">
        <w:tc>
          <w:tcPr>
            <w:tcW w:w="2113" w:type="dxa"/>
            <w:shd w:val="clear" w:color="auto" w:fill="auto"/>
          </w:tcPr>
          <w:p w14:paraId="3AC2B40C" w14:textId="77777777" w:rsidR="004B3D6F" w:rsidRPr="00595D5D" w:rsidRDefault="004B3D6F" w:rsidP="00EE19B9">
            <w:pPr>
              <w:rPr>
                <w:lang w:val="en-US"/>
              </w:rPr>
            </w:pPr>
            <w:r w:rsidRPr="00595D5D">
              <w:rPr>
                <w:lang w:val="en-US"/>
              </w:rPr>
              <w:t>actionConfiguration</w:t>
            </w:r>
          </w:p>
        </w:tc>
        <w:tc>
          <w:tcPr>
            <w:tcW w:w="2567" w:type="dxa"/>
            <w:shd w:val="clear" w:color="auto" w:fill="auto"/>
          </w:tcPr>
          <w:p w14:paraId="5A82045A" w14:textId="77777777" w:rsidR="004B3D6F" w:rsidRPr="00595D5D" w:rsidRDefault="004B3D6F" w:rsidP="00EE19B9">
            <w:pPr>
              <w:rPr>
                <w:lang w:val="en-US"/>
              </w:rPr>
            </w:pPr>
            <w:r w:rsidRPr="00595D5D">
              <w:rPr>
                <w:lang w:val="en-US"/>
              </w:rPr>
              <w:t>Array</w:t>
            </w:r>
          </w:p>
        </w:tc>
        <w:tc>
          <w:tcPr>
            <w:tcW w:w="1341" w:type="dxa"/>
            <w:shd w:val="clear" w:color="auto" w:fill="auto"/>
          </w:tcPr>
          <w:p w14:paraId="48EDE249" w14:textId="77777777" w:rsidR="004B3D6F" w:rsidRPr="00595D5D" w:rsidRDefault="004B3D6F" w:rsidP="00EE19B9">
            <w:pPr>
              <w:rPr>
                <w:lang w:val="en-US"/>
              </w:rPr>
            </w:pPr>
            <w:r w:rsidRPr="00595D5D">
              <w:rPr>
                <w:lang w:val="en-US"/>
              </w:rPr>
              <w:t>0..1</w:t>
            </w:r>
          </w:p>
        </w:tc>
        <w:tc>
          <w:tcPr>
            <w:tcW w:w="3610" w:type="dxa"/>
            <w:shd w:val="clear" w:color="auto" w:fill="auto"/>
          </w:tcPr>
          <w:p w14:paraId="690EF271" w14:textId="77777777" w:rsidR="004B3D6F" w:rsidRPr="00595D5D" w:rsidRDefault="004B3D6F" w:rsidP="00EE19B9">
            <w:pPr>
              <w:rPr>
                <w:lang w:val="en-US"/>
              </w:rPr>
            </w:pPr>
            <w:r w:rsidRPr="00595D5D">
              <w:rPr>
                <w:lang w:val="en-US"/>
              </w:rPr>
              <w:t>This contains a list of the actions that are to be defined by the SR client.</w:t>
            </w:r>
          </w:p>
        </w:tc>
      </w:tr>
      <w:tr w:rsidR="004B3D6F" w:rsidRPr="00595D5D" w14:paraId="5070CC3B" w14:textId="77777777" w:rsidTr="00EE19B9">
        <w:tc>
          <w:tcPr>
            <w:tcW w:w="2113" w:type="dxa"/>
            <w:shd w:val="clear" w:color="auto" w:fill="auto"/>
          </w:tcPr>
          <w:p w14:paraId="7977888D" w14:textId="77777777" w:rsidR="004B3D6F" w:rsidRPr="00595D5D" w:rsidRDefault="004B3D6F" w:rsidP="00EE19B9">
            <w:pPr>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E19B9">
            <w:pPr>
              <w:rPr>
                <w:lang w:val="en-US"/>
              </w:rPr>
            </w:pPr>
            <w:r w:rsidRPr="00595D5D">
              <w:rPr>
                <w:lang w:val="en-US"/>
              </w:rPr>
              <w:t>Object</w:t>
            </w:r>
          </w:p>
        </w:tc>
        <w:tc>
          <w:tcPr>
            <w:tcW w:w="1341" w:type="dxa"/>
            <w:shd w:val="clear" w:color="auto" w:fill="auto"/>
          </w:tcPr>
          <w:p w14:paraId="1AFECB20" w14:textId="77777777" w:rsidR="004B3D6F" w:rsidRPr="00595D5D" w:rsidRDefault="004B3D6F" w:rsidP="00EE19B9">
            <w:pPr>
              <w:rPr>
                <w:lang w:val="en-US"/>
              </w:rPr>
            </w:pPr>
            <w:r w:rsidRPr="00595D5D">
              <w:rPr>
                <w:lang w:val="en-US"/>
              </w:rPr>
              <w:t>1..n</w:t>
            </w:r>
          </w:p>
        </w:tc>
        <w:tc>
          <w:tcPr>
            <w:tcW w:w="3610" w:type="dxa"/>
            <w:shd w:val="clear" w:color="auto" w:fill="auto"/>
          </w:tcPr>
          <w:p w14:paraId="3BC35A6D" w14:textId="77777777" w:rsidR="004B3D6F" w:rsidRPr="00595D5D" w:rsidRDefault="004B3D6F" w:rsidP="00EE19B9">
            <w:pPr>
              <w:rPr>
                <w:lang w:val="en-US"/>
              </w:rPr>
            </w:pPr>
            <w:r w:rsidRPr="00595D5D">
              <w:rPr>
                <w:lang w:val="en-US"/>
              </w:rPr>
              <w:t>A definition of a single action object.</w:t>
            </w:r>
          </w:p>
        </w:tc>
      </w:tr>
      <w:tr w:rsidR="004B3D6F" w:rsidRPr="00595D5D" w14:paraId="5C7EF32C" w14:textId="77777777" w:rsidTr="00EE19B9">
        <w:tc>
          <w:tcPr>
            <w:tcW w:w="2113" w:type="dxa"/>
            <w:shd w:val="clear" w:color="auto" w:fill="auto"/>
          </w:tcPr>
          <w:p w14:paraId="1257DBF6" w14:textId="77777777" w:rsidR="004B3D6F" w:rsidRPr="00595D5D" w:rsidRDefault="004B3D6F" w:rsidP="00EE19B9">
            <w:pPr>
              <w:rPr>
                <w:lang w:val="en-US"/>
              </w:rPr>
            </w:pPr>
            <w:r w:rsidRPr="00595D5D">
              <w:rPr>
                <w:lang w:val="en-US"/>
              </w:rPr>
              <w:t xml:space="preserve">        id</w:t>
            </w:r>
          </w:p>
        </w:tc>
        <w:tc>
          <w:tcPr>
            <w:tcW w:w="2567" w:type="dxa"/>
            <w:shd w:val="clear" w:color="auto" w:fill="auto"/>
          </w:tcPr>
          <w:p w14:paraId="4F9E2EC1" w14:textId="77777777" w:rsidR="004B3D6F" w:rsidRPr="00595D5D" w:rsidRDefault="004B3D6F" w:rsidP="00EE19B9">
            <w:pPr>
              <w:rPr>
                <w:lang w:val="en-US"/>
              </w:rPr>
            </w:pPr>
            <w:r w:rsidRPr="00595D5D">
              <w:rPr>
                <w:lang w:val="en-US"/>
              </w:rPr>
              <w:t>number</w:t>
            </w:r>
          </w:p>
        </w:tc>
        <w:tc>
          <w:tcPr>
            <w:tcW w:w="1341" w:type="dxa"/>
            <w:shd w:val="clear" w:color="auto" w:fill="auto"/>
          </w:tcPr>
          <w:p w14:paraId="02747969" w14:textId="77777777" w:rsidR="004B3D6F" w:rsidRPr="00595D5D" w:rsidRDefault="004B3D6F" w:rsidP="00EE19B9">
            <w:pPr>
              <w:rPr>
                <w:lang w:val="en-US"/>
              </w:rPr>
            </w:pPr>
            <w:r w:rsidRPr="00595D5D">
              <w:rPr>
                <w:lang w:val="en-US"/>
              </w:rPr>
              <w:t>1..1</w:t>
            </w:r>
          </w:p>
        </w:tc>
        <w:tc>
          <w:tcPr>
            <w:tcW w:w="3610" w:type="dxa"/>
            <w:shd w:val="clear" w:color="auto" w:fill="auto"/>
          </w:tcPr>
          <w:p w14:paraId="496255B6" w14:textId="77777777" w:rsidR="004B3D6F" w:rsidRPr="00595D5D" w:rsidRDefault="004B3D6F" w:rsidP="00EE19B9">
            <w:pPr>
              <w:rPr>
                <w:lang w:val="en-US"/>
              </w:rPr>
            </w:pPr>
            <w:r w:rsidRPr="00595D5D">
              <w:rPr>
                <w:lang w:val="en-US"/>
              </w:rPr>
              <w:t>A unique identifier of the action.</w:t>
            </w:r>
          </w:p>
        </w:tc>
      </w:tr>
      <w:tr w:rsidR="004B3D6F" w:rsidRPr="00595D5D" w14:paraId="088ED332" w14:textId="77777777" w:rsidTr="00EE19B9">
        <w:tc>
          <w:tcPr>
            <w:tcW w:w="2113" w:type="dxa"/>
            <w:shd w:val="clear" w:color="auto" w:fill="auto"/>
          </w:tcPr>
          <w:p w14:paraId="0D43B77A" w14:textId="77777777" w:rsidR="004B3D6F" w:rsidRPr="00595D5D" w:rsidRDefault="004B3D6F" w:rsidP="00EE19B9">
            <w:pPr>
              <w:rPr>
                <w:lang w:val="en-US"/>
              </w:rPr>
            </w:pPr>
            <w:r w:rsidRPr="00595D5D">
              <w:rPr>
                <w:lang w:val="en-US"/>
              </w:rPr>
              <w:t xml:space="preserve">       actionType</w:t>
            </w:r>
          </w:p>
        </w:tc>
        <w:tc>
          <w:tcPr>
            <w:tcW w:w="2567" w:type="dxa"/>
            <w:shd w:val="clear" w:color="auto" w:fill="auto"/>
          </w:tcPr>
          <w:p w14:paraId="79E28AA6" w14:textId="77777777" w:rsidR="004B3D6F" w:rsidRPr="00595D5D" w:rsidRDefault="004B3D6F" w:rsidP="00EE19B9">
            <w:pPr>
              <w:rPr>
                <w:lang w:val="en-US"/>
              </w:rPr>
            </w:pPr>
            <w:r w:rsidRPr="00595D5D">
              <w:rPr>
                <w:lang w:val="en-US"/>
              </w:rPr>
              <w:t>enum</w:t>
            </w:r>
          </w:p>
        </w:tc>
        <w:tc>
          <w:tcPr>
            <w:tcW w:w="1341" w:type="dxa"/>
            <w:shd w:val="clear" w:color="auto" w:fill="auto"/>
          </w:tcPr>
          <w:p w14:paraId="02EDFF84" w14:textId="77777777" w:rsidR="004B3D6F" w:rsidRPr="00595D5D" w:rsidRDefault="004B3D6F" w:rsidP="00EE19B9">
            <w:pPr>
              <w:rPr>
                <w:lang w:val="en-US"/>
              </w:rPr>
            </w:pPr>
            <w:r w:rsidRPr="00595D5D">
              <w:rPr>
                <w:lang w:val="en-US"/>
              </w:rPr>
              <w:t>1..1</w:t>
            </w:r>
          </w:p>
        </w:tc>
        <w:tc>
          <w:tcPr>
            <w:tcW w:w="3610" w:type="dxa"/>
            <w:shd w:val="clear" w:color="auto" w:fill="auto"/>
          </w:tcPr>
          <w:p w14:paraId="7F700C25" w14:textId="77777777" w:rsidR="004B3D6F" w:rsidRPr="00595D5D" w:rsidRDefault="004B3D6F" w:rsidP="00EE19B9">
            <w:pPr>
              <w:rPr>
                <w:lang w:val="en-US"/>
              </w:rPr>
            </w:pPr>
            <w:r w:rsidRPr="00595D5D">
              <w:rPr>
                <w:lang w:val="en-US"/>
              </w:rPr>
              <w:t>The type of the action state. This can be a Boolean, float, vector2, pose, vibration output, etc.</w:t>
            </w:r>
          </w:p>
        </w:tc>
      </w:tr>
      <w:tr w:rsidR="004B3D6F" w:rsidRPr="00595D5D" w14:paraId="5761591A" w14:textId="77777777" w:rsidTr="00EE19B9">
        <w:tc>
          <w:tcPr>
            <w:tcW w:w="2113" w:type="dxa"/>
            <w:shd w:val="clear" w:color="auto" w:fill="auto"/>
          </w:tcPr>
          <w:p w14:paraId="6A48D0FF" w14:textId="77777777" w:rsidR="004B3D6F" w:rsidRPr="00595D5D" w:rsidRDefault="004B3D6F" w:rsidP="00EE19B9">
            <w:pPr>
              <w:rPr>
                <w:lang w:val="en-US"/>
              </w:rPr>
            </w:pPr>
            <w:r w:rsidRPr="00595D5D">
              <w:rPr>
                <w:lang w:val="en-US"/>
              </w:rPr>
              <w:t xml:space="preserve">       subactionPaths</w:t>
            </w:r>
          </w:p>
        </w:tc>
        <w:tc>
          <w:tcPr>
            <w:tcW w:w="2567" w:type="dxa"/>
            <w:shd w:val="clear" w:color="auto" w:fill="auto"/>
          </w:tcPr>
          <w:p w14:paraId="0686AA72" w14:textId="77777777" w:rsidR="004B3D6F" w:rsidRPr="00595D5D" w:rsidRDefault="004B3D6F" w:rsidP="00EE19B9">
            <w:pPr>
              <w:rPr>
                <w:lang w:val="en-US"/>
              </w:rPr>
            </w:pPr>
            <w:r w:rsidRPr="00595D5D">
              <w:rPr>
                <w:lang w:val="en-US"/>
              </w:rPr>
              <w:t>string</w:t>
            </w:r>
          </w:p>
        </w:tc>
        <w:tc>
          <w:tcPr>
            <w:tcW w:w="1341" w:type="dxa"/>
            <w:shd w:val="clear" w:color="auto" w:fill="auto"/>
          </w:tcPr>
          <w:p w14:paraId="774588CA" w14:textId="77777777" w:rsidR="004B3D6F" w:rsidRPr="00595D5D" w:rsidRDefault="004B3D6F" w:rsidP="00EE19B9">
            <w:pPr>
              <w:rPr>
                <w:lang w:val="en-US"/>
              </w:rPr>
            </w:pPr>
            <w:r w:rsidRPr="00595D5D">
              <w:rPr>
                <w:lang w:val="en-US"/>
              </w:rPr>
              <w:t>1..n</w:t>
            </w:r>
          </w:p>
        </w:tc>
        <w:tc>
          <w:tcPr>
            <w:tcW w:w="3610" w:type="dxa"/>
            <w:shd w:val="clear" w:color="auto" w:fill="auto"/>
          </w:tcPr>
          <w:p w14:paraId="419DA21F" w14:textId="77777777" w:rsidR="004B3D6F" w:rsidRPr="00595D5D" w:rsidRDefault="004B3D6F" w:rsidP="00EE19B9">
            <w:pPr>
              <w:rPr>
                <w:lang w:val="en-US"/>
              </w:rPr>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EE19B9">
        <w:tc>
          <w:tcPr>
            <w:tcW w:w="2113" w:type="dxa"/>
            <w:shd w:val="clear" w:color="auto" w:fill="auto"/>
          </w:tcPr>
          <w:p w14:paraId="4CA40C1E" w14:textId="77777777" w:rsidR="004B3D6F" w:rsidRPr="00595D5D" w:rsidRDefault="004B3D6F" w:rsidP="00EE19B9">
            <w:pPr>
              <w:rPr>
                <w:lang w:val="en-US"/>
              </w:rPr>
            </w:pPr>
            <w:r w:rsidRPr="00595D5D">
              <w:rPr>
                <w:lang w:val="en-US"/>
              </w:rPr>
              <w:t>extraConfigurations</w:t>
            </w:r>
          </w:p>
        </w:tc>
        <w:tc>
          <w:tcPr>
            <w:tcW w:w="2567" w:type="dxa"/>
            <w:shd w:val="clear" w:color="auto" w:fill="auto"/>
          </w:tcPr>
          <w:p w14:paraId="4C71B44A" w14:textId="77777777" w:rsidR="004B3D6F" w:rsidRPr="00595D5D" w:rsidRDefault="004B3D6F" w:rsidP="00EE19B9">
            <w:pPr>
              <w:rPr>
                <w:lang w:val="en-US"/>
              </w:rPr>
            </w:pPr>
            <w:r w:rsidRPr="00595D5D">
              <w:rPr>
                <w:lang w:val="en-US"/>
              </w:rPr>
              <w:t>Object</w:t>
            </w:r>
          </w:p>
          <w:p w14:paraId="411E491C" w14:textId="77777777" w:rsidR="004B3D6F" w:rsidRPr="00595D5D" w:rsidRDefault="004B3D6F" w:rsidP="00EE19B9">
            <w:pPr>
              <w:rPr>
                <w:lang w:val="en-US"/>
              </w:rPr>
            </w:pPr>
          </w:p>
        </w:tc>
        <w:tc>
          <w:tcPr>
            <w:tcW w:w="1341" w:type="dxa"/>
            <w:shd w:val="clear" w:color="auto" w:fill="auto"/>
          </w:tcPr>
          <w:p w14:paraId="41E782ED" w14:textId="77777777" w:rsidR="004B3D6F" w:rsidRPr="00595D5D" w:rsidRDefault="004B3D6F" w:rsidP="00EE19B9">
            <w:pPr>
              <w:rPr>
                <w:lang w:val="en-US"/>
              </w:rPr>
            </w:pPr>
            <w:r w:rsidRPr="00595D5D">
              <w:rPr>
                <w:lang w:val="en-US"/>
              </w:rPr>
              <w:t>0..1</w:t>
            </w:r>
          </w:p>
        </w:tc>
        <w:tc>
          <w:tcPr>
            <w:tcW w:w="3610" w:type="dxa"/>
            <w:shd w:val="clear" w:color="auto" w:fill="auto"/>
          </w:tcPr>
          <w:p w14:paraId="69968A13" w14:textId="77777777" w:rsidR="004B3D6F" w:rsidRPr="00595D5D" w:rsidRDefault="004B3D6F" w:rsidP="00EE19B9">
            <w:pPr>
              <w:rPr>
                <w:lang w:val="en-US"/>
              </w:rPr>
            </w:pPr>
            <w:r w:rsidRPr="00595D5D">
              <w:rPr>
                <w:lang w:val="en-US"/>
              </w:rPr>
              <w:t>A placeholder for addition configuration information.</w:t>
            </w:r>
          </w:p>
        </w:tc>
      </w:tr>
    </w:tbl>
    <w:p w14:paraId="466B828A" w14:textId="77777777" w:rsidR="004B3D6F" w:rsidRDefault="004B3D6F" w:rsidP="004B3D6F"/>
    <w:p w14:paraId="1BF1CE57" w14:textId="77777777" w:rsidR="006C6F44" w:rsidRDefault="006C6F44" w:rsidP="007D1CBB">
      <w:pPr>
        <w:spacing w:after="0"/>
        <w:rPr>
          <w:i/>
          <w:iCs/>
        </w:rPr>
      </w:pPr>
    </w:p>
    <w:p w14:paraId="0ABA509E" w14:textId="77777777" w:rsidR="004B3D6F" w:rsidRPr="0071268D" w:rsidRDefault="004B3D6F" w:rsidP="004B3D6F">
      <w:pPr>
        <w:pStyle w:val="Heading1"/>
      </w:pPr>
      <w:bookmarkStart w:id="611" w:name="_Toc190891451"/>
      <w:bookmarkStart w:id="612" w:name="_Toc190891594"/>
      <w:bookmarkStart w:id="613" w:name="_Toc190891763"/>
      <w:bookmarkStart w:id="614" w:name="_Toc190892038"/>
      <w:bookmarkStart w:id="615" w:name="_Toc190892873"/>
      <w:bookmarkStart w:id="616" w:name="_Toc190941198"/>
      <w:bookmarkStart w:id="617" w:name="_Toc190952105"/>
      <w:r w:rsidRPr="0071268D">
        <w:lastRenderedPageBreak/>
        <w:t>A.2</w:t>
      </w:r>
      <w:r w:rsidRPr="0071268D">
        <w:tab/>
      </w:r>
      <w:bookmarkStart w:id="618" w:name="_Toc190891452"/>
      <w:bookmarkStart w:id="619" w:name="_Toc190891595"/>
      <w:bookmarkStart w:id="620" w:name="_Toc190891764"/>
      <w:bookmarkStart w:id="621" w:name="_Toc190892039"/>
      <w:bookmarkStart w:id="622" w:name="_Toc190892874"/>
      <w:bookmarkEnd w:id="611"/>
      <w:bookmarkEnd w:id="612"/>
      <w:bookmarkEnd w:id="613"/>
      <w:bookmarkEnd w:id="614"/>
      <w:bookmarkEnd w:id="615"/>
      <w:r w:rsidRPr="0071268D">
        <w:tab/>
        <w:t>Message Types</w:t>
      </w:r>
      <w:bookmarkEnd w:id="616"/>
      <w:bookmarkEnd w:id="617"/>
      <w:bookmarkEnd w:id="618"/>
      <w:bookmarkEnd w:id="619"/>
      <w:bookmarkEnd w:id="620"/>
      <w:bookmarkEnd w:id="621"/>
      <w:bookmarkEnd w:id="622"/>
      <w:r w:rsidRPr="0071268D">
        <w:t xml:space="preserve"> </w:t>
      </w:r>
    </w:p>
    <w:p w14:paraId="28B36EEE" w14:textId="68CF811D" w:rsidR="004B3D6F" w:rsidRPr="0071268D" w:rsidRDefault="004B3D6F" w:rsidP="004B3D6F">
      <w:pPr>
        <w:pStyle w:val="Heading2"/>
        <w:rPr>
          <w:lang w:val="en-US"/>
        </w:rPr>
      </w:pPr>
      <w:bookmarkStart w:id="623" w:name="_Toc190891453"/>
      <w:bookmarkStart w:id="624" w:name="_Toc190891596"/>
      <w:bookmarkStart w:id="625" w:name="_Toc190891765"/>
      <w:bookmarkStart w:id="626" w:name="_Toc190892040"/>
      <w:bookmarkStart w:id="627" w:name="_Toc190892875"/>
      <w:bookmarkStart w:id="628" w:name="_Toc190941199"/>
      <w:bookmarkStart w:id="629" w:name="_Toc190952106"/>
      <w:r w:rsidRPr="0071268D">
        <w:rPr>
          <w:lang w:val="en-US"/>
        </w:rPr>
        <w:t>A.</w:t>
      </w:r>
      <w:r>
        <w:rPr>
          <w:lang w:val="en-US"/>
        </w:rPr>
        <w:t>2</w:t>
      </w:r>
      <w:r w:rsidRPr="0071268D">
        <w:rPr>
          <w:lang w:val="en-US"/>
        </w:rPr>
        <w:t>.1</w:t>
      </w:r>
      <w:r w:rsidRPr="0071268D">
        <w:rPr>
          <w:lang w:val="en-US"/>
        </w:rPr>
        <w:tab/>
        <w:t>Pose</w:t>
      </w:r>
      <w:bookmarkEnd w:id="623"/>
      <w:bookmarkEnd w:id="624"/>
      <w:bookmarkEnd w:id="625"/>
      <w:bookmarkEnd w:id="626"/>
      <w:bookmarkEnd w:id="627"/>
      <w:bookmarkEnd w:id="628"/>
      <w:bookmarkEnd w:id="629"/>
      <w:r w:rsidRPr="0071268D">
        <w:rPr>
          <w:lang w:val="en-US"/>
        </w:rPr>
        <w:t xml:space="preserve"> </w:t>
      </w:r>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6C04BBC8" w:rsidR="004B3D6F" w:rsidRDefault="004B3D6F" w:rsidP="004B3D6F">
      <w:pPr>
        <w:pStyle w:val="Heading2"/>
      </w:pPr>
      <w:bookmarkStart w:id="630" w:name="_Toc190891454"/>
      <w:bookmarkStart w:id="631" w:name="_Toc190891597"/>
      <w:bookmarkStart w:id="632" w:name="_Toc190891766"/>
      <w:bookmarkStart w:id="633" w:name="_Toc190892041"/>
      <w:bookmarkStart w:id="634" w:name="_Toc190892876"/>
      <w:bookmarkStart w:id="635" w:name="_Toc190941200"/>
      <w:bookmarkStart w:id="636" w:name="_Toc190952107"/>
      <w:r>
        <w:t>A.2.2</w:t>
      </w:r>
      <w:r>
        <w:tab/>
        <w:t>Action</w:t>
      </w:r>
      <w:bookmarkEnd w:id="630"/>
      <w:bookmarkEnd w:id="631"/>
      <w:bookmarkEnd w:id="632"/>
      <w:bookmarkEnd w:id="633"/>
      <w:bookmarkEnd w:id="634"/>
      <w:bookmarkEnd w:id="635"/>
      <w:bookmarkEnd w:id="636"/>
      <w:r>
        <w:t xml:space="preserve"> </w:t>
      </w:r>
    </w:p>
    <w:p w14:paraId="52926A8E" w14:textId="77777777" w:rsidR="004B3D6F" w:rsidRDefault="004B3D6F" w:rsidP="004B3D6F">
      <w:r>
        <w:rPr>
          <w:rFonts w:eastAsia="Arial"/>
        </w:rPr>
        <w:t>The action messages shall be conformant to the action message format identified by “</w:t>
      </w:r>
      <w:r w:rsidRPr="00FE2D6A">
        <w:t>urn:3gpp:split-rendering:v1:</w:t>
      </w:r>
      <w:r>
        <w:t xml:space="preserve">action” as defined in TS 26.119 [6]. </w:t>
      </w:r>
    </w:p>
    <w:p w14:paraId="7D3DD296" w14:textId="77777777" w:rsidR="006C6F44" w:rsidRDefault="006C6F44" w:rsidP="007D1CBB">
      <w:pPr>
        <w:spacing w:after="0"/>
        <w:rPr>
          <w:i/>
          <w:iCs/>
        </w:rPr>
      </w:pPr>
    </w:p>
    <w:p w14:paraId="008DCD11" w14:textId="77777777" w:rsidR="006C6F44" w:rsidRPr="0071268D" w:rsidRDefault="006C6F44" w:rsidP="007D1CBB">
      <w:pPr>
        <w:spacing w:after="0"/>
        <w:rPr>
          <w:i/>
          <w:iCs/>
        </w:rPr>
      </w:pPr>
    </w:p>
    <w:p w14:paraId="5A572281" w14:textId="7FE1CF10" w:rsidR="007D1CBB" w:rsidRPr="00743FC1" w:rsidRDefault="007D1CBB" w:rsidP="00743FC1">
      <w:pPr>
        <w:pStyle w:val="Heading2"/>
      </w:pPr>
      <w:bookmarkStart w:id="637" w:name="_Toc190891443"/>
      <w:bookmarkStart w:id="638" w:name="_Toc190891586"/>
      <w:bookmarkStart w:id="639" w:name="_Toc190891755"/>
      <w:bookmarkStart w:id="640" w:name="_Toc190892030"/>
      <w:bookmarkStart w:id="641" w:name="_Toc190892865"/>
      <w:bookmarkStart w:id="642" w:name="_Toc190941201"/>
      <w:bookmarkStart w:id="643" w:name="_Toc190952108"/>
      <w:bookmarkStart w:id="644" w:name="_Toc171684354"/>
      <w:r w:rsidRPr="00743FC1">
        <w:t>A.</w:t>
      </w:r>
      <w:r w:rsidR="004B3D6F">
        <w:t>2</w:t>
      </w:r>
      <w:r w:rsidRPr="00743FC1">
        <w:t>.</w:t>
      </w:r>
      <w:r w:rsidR="004B3D6F">
        <w:t>3</w:t>
      </w:r>
      <w:r w:rsidR="00E95A08" w:rsidRPr="00743FC1">
        <w:tab/>
      </w:r>
      <w:r w:rsidRPr="00743FC1">
        <w:t>Adaptation Split</w:t>
      </w:r>
      <w:bookmarkEnd w:id="637"/>
      <w:bookmarkEnd w:id="638"/>
      <w:bookmarkEnd w:id="639"/>
      <w:bookmarkEnd w:id="640"/>
      <w:bookmarkEnd w:id="641"/>
      <w:bookmarkEnd w:id="642"/>
      <w:bookmarkEnd w:id="643"/>
      <w:r w:rsidRPr="00743FC1">
        <w:t xml:space="preserve"> </w:t>
      </w:r>
    </w:p>
    <w:p w14:paraId="5BD3998F" w14:textId="0704FD16"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8432C6">
        <w:t xml:space="preserve">. </w:t>
      </w:r>
      <w:r w:rsidR="008432C6" w:rsidRPr="007D1CBB">
        <w:t xml:space="preserve"> </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t>Table A.</w:t>
      </w:r>
      <w:r w:rsidR="004B3D6F">
        <w:t>2</w:t>
      </w:r>
      <w:r w:rsidRPr="005556D4">
        <w:t>.</w:t>
      </w:r>
      <w:r w:rsidR="004B3D6F">
        <w:t>3</w:t>
      </w:r>
      <w:r w:rsidRPr="005556D4">
        <w:t>-1 Message format for split adaptation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0906D79B" w14:textId="77777777" w:rsidR="007D1CBB" w:rsidRPr="007D1CBB" w:rsidRDefault="007D1CBB" w:rsidP="007D1CBB">
            <w:pPr>
              <w:spacing w:after="0"/>
              <w:rPr>
                <w:b/>
                <w:bCs/>
              </w:rPr>
            </w:pPr>
            <w:r w:rsidRPr="007D1CBB">
              <w:rPr>
                <w:b/>
                <w:bCs/>
              </w:rPr>
              <w:t>Name</w:t>
            </w:r>
          </w:p>
        </w:tc>
        <w:tc>
          <w:tcPr>
            <w:tcW w:w="1372" w:type="dxa"/>
            <w:tcBorders>
              <w:top w:val="single" w:sz="4" w:space="0" w:color="auto"/>
              <w:left w:val="single" w:sz="4" w:space="0" w:color="auto"/>
              <w:bottom w:val="single" w:sz="4" w:space="0" w:color="auto"/>
              <w:right w:val="single" w:sz="4" w:space="0" w:color="auto"/>
            </w:tcBorders>
            <w:hideMark/>
          </w:tcPr>
          <w:p w14:paraId="668A04BC" w14:textId="77777777" w:rsidR="007D1CBB" w:rsidRPr="007D1CBB" w:rsidRDefault="007D1CBB" w:rsidP="007D1CBB">
            <w:pPr>
              <w:spacing w:after="0"/>
              <w:rPr>
                <w:b/>
                <w:bCs/>
              </w:rPr>
            </w:pPr>
            <w:r w:rsidRPr="007D1CBB">
              <w:rPr>
                <w:b/>
                <w:bCs/>
              </w:rPr>
              <w:t>Type</w:t>
            </w:r>
          </w:p>
        </w:tc>
        <w:tc>
          <w:tcPr>
            <w:tcW w:w="1751" w:type="dxa"/>
            <w:tcBorders>
              <w:top w:val="single" w:sz="4" w:space="0" w:color="auto"/>
              <w:left w:val="single" w:sz="4" w:space="0" w:color="auto"/>
              <w:bottom w:val="single" w:sz="4" w:space="0" w:color="auto"/>
              <w:right w:val="single" w:sz="4" w:space="0" w:color="auto"/>
            </w:tcBorders>
            <w:hideMark/>
          </w:tcPr>
          <w:p w14:paraId="57E49FAD" w14:textId="77777777" w:rsidR="007D1CBB" w:rsidRPr="007D1CBB" w:rsidRDefault="007D1CBB" w:rsidP="007D1CBB">
            <w:pPr>
              <w:spacing w:after="0"/>
              <w:rPr>
                <w:b/>
                <w:bCs/>
              </w:rPr>
            </w:pPr>
            <w:r w:rsidRPr="007D1CBB">
              <w:rPr>
                <w:b/>
                <w:bCs/>
              </w:rPr>
              <w:t>Cardinality</w:t>
            </w:r>
          </w:p>
        </w:tc>
        <w:tc>
          <w:tcPr>
            <w:tcW w:w="3649" w:type="dxa"/>
            <w:tcBorders>
              <w:top w:val="single" w:sz="4" w:space="0" w:color="auto"/>
              <w:left w:val="single" w:sz="4" w:space="0" w:color="auto"/>
              <w:bottom w:val="single" w:sz="4" w:space="0" w:color="auto"/>
              <w:right w:val="single" w:sz="4" w:space="0" w:color="auto"/>
            </w:tcBorders>
            <w:hideMark/>
          </w:tcPr>
          <w:p w14:paraId="78CE8197" w14:textId="77777777" w:rsidR="007D1CBB" w:rsidRPr="007D1CBB" w:rsidRDefault="007D1CBB" w:rsidP="007D1CBB">
            <w:pPr>
              <w:spacing w:after="0"/>
              <w:rPr>
                <w:b/>
                <w:bCs/>
              </w:rPr>
            </w:pPr>
            <w:r w:rsidRPr="007D1CBB">
              <w:rPr>
                <w:b/>
                <w:bCs/>
              </w:rPr>
              <w:t>Description</w:t>
            </w:r>
          </w:p>
        </w:tc>
      </w:tr>
      <w:tr w:rsidR="007D1CBB" w:rsidRPr="007D1CBB" w14:paraId="30CE187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7D1CBB">
            <w:pPr>
              <w:spacing w:after="0"/>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7D1CBB">
            <w:pPr>
              <w:spacing w:after="0"/>
            </w:pPr>
            <w:r w:rsidRPr="007D1CBB">
              <w:t>A unique identifier of the message in the scope of the data channel session.</w:t>
            </w:r>
          </w:p>
        </w:tc>
      </w:tr>
      <w:tr w:rsidR="007D1CBB" w:rsidRPr="007D1CBB" w14:paraId="45D67E5D"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7D1CBB">
            <w:pPr>
              <w:spacing w:after="0"/>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7D1CBB">
            <w:pPr>
              <w:spacing w:after="0"/>
            </w:pPr>
            <w:r w:rsidRPr="007D1CBB">
              <w:t>urn:3gpp:split-rendering:v1:asrp:sr-split</w:t>
            </w:r>
          </w:p>
        </w:tc>
      </w:tr>
      <w:tr w:rsidR="007D1CBB" w:rsidRPr="007D1CBB" w14:paraId="1966E4DA"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7D1CBB">
            <w:pPr>
              <w:spacing w:after="0"/>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7D1CBB">
            <w:pPr>
              <w:spacing w:after="0"/>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7D1CBB">
            <w:pPr>
              <w:spacing w:after="0"/>
            </w:pPr>
            <w:r w:rsidRPr="007D1CBB">
              <w:t xml:space="preserve">Message content </w:t>
            </w:r>
          </w:p>
        </w:tc>
      </w:tr>
      <w:tr w:rsidR="007D1CBB" w:rsidRPr="007D1CBB" w14:paraId="047CA0C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7D1CBB">
            <w:pPr>
              <w:spacing w:after="0"/>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7D1CBB">
            <w:pPr>
              <w:spacing w:after="0"/>
            </w:pPr>
            <w:r w:rsidRPr="007D1CBB">
              <w:t>An identifier of the subtype of the message, it may be a request (REQ) for new split or acknowledgement (ACK), acceptance (OK) or rejection of a request (NOK).</w:t>
            </w:r>
          </w:p>
        </w:tc>
      </w:tr>
      <w:tr w:rsidR="007D1CBB" w:rsidRPr="007D1CBB" w14:paraId="26535F49"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7D1CBB">
            <w:pPr>
              <w:spacing w:after="0"/>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7D1CBB">
            <w:pPr>
              <w:spacing w:after="0"/>
            </w:pPr>
            <w:r w:rsidRPr="007D1CBB">
              <w:t>An identifier of the rendering split unique within the scope of the SR session</w:t>
            </w:r>
          </w:p>
        </w:tc>
      </w:tr>
      <w:tr w:rsidR="007D1CBB" w:rsidRPr="007D1CBB" w14:paraId="2B4D59B1"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7D1CBB">
            <w:pPr>
              <w:spacing w:after="0"/>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7D1CBB">
            <w:pPr>
              <w:spacing w:after="0"/>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7D1CBB">
            <w:pPr>
              <w:spacing w:after="0"/>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7D1CBB">
            <w:pPr>
              <w:spacing w:after="0"/>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5176B0A5" w14:textId="77777777" w:rsidR="007D1CBB" w:rsidRPr="007D1CBB" w:rsidRDefault="007D1CBB" w:rsidP="007D1CBB">
      <w:pPr>
        <w:spacing w:after="0"/>
      </w:pPr>
    </w:p>
    <w:p w14:paraId="51637F82" w14:textId="592FBC44" w:rsidR="007D1CBB" w:rsidRPr="00743FC1" w:rsidRDefault="007D1CBB" w:rsidP="00743FC1">
      <w:pPr>
        <w:pStyle w:val="Heading2"/>
      </w:pPr>
      <w:bookmarkStart w:id="645" w:name="_Toc190891444"/>
      <w:bookmarkStart w:id="646" w:name="_Toc190891587"/>
      <w:bookmarkStart w:id="647" w:name="_Toc190891756"/>
      <w:bookmarkStart w:id="648" w:name="_Toc190892031"/>
      <w:bookmarkStart w:id="649" w:name="_Toc190892866"/>
      <w:bookmarkStart w:id="650" w:name="_Toc190941202"/>
      <w:bookmarkStart w:id="651" w:name="_Toc190952109"/>
      <w:r w:rsidRPr="00743FC1">
        <w:t>A.</w:t>
      </w:r>
      <w:r w:rsidR="004B3D6F">
        <w:t>2</w:t>
      </w:r>
      <w:r w:rsidRPr="00743FC1">
        <w:t>.</w:t>
      </w:r>
      <w:bookmarkEnd w:id="644"/>
      <w:r w:rsidR="004B3D6F">
        <w:t>4</w:t>
      </w:r>
      <w:r w:rsidR="00E95A08" w:rsidRPr="00743FC1">
        <w:tab/>
      </w:r>
      <w:r w:rsidRPr="00743FC1">
        <w:t>Seamless Adaptive Split</w:t>
      </w:r>
      <w:bookmarkEnd w:id="645"/>
      <w:bookmarkEnd w:id="646"/>
      <w:bookmarkEnd w:id="647"/>
      <w:bookmarkEnd w:id="648"/>
      <w:bookmarkEnd w:id="649"/>
      <w:bookmarkEnd w:id="650"/>
      <w:bookmarkEnd w:id="651"/>
      <w:r w:rsidRPr="00743FC1">
        <w:t xml:space="preserve"> </w:t>
      </w:r>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652" w:name="_CRTableC_2_3_21Messageformatforsplitad"/>
      <w:r w:rsidRPr="005556D4">
        <w:t xml:space="preserve">Table </w:t>
      </w:r>
      <w:bookmarkEnd w:id="652"/>
      <w:r w:rsidRPr="005556D4">
        <w:t>A.</w:t>
      </w:r>
      <w:r w:rsidR="004B3D6F">
        <w:t>2</w:t>
      </w:r>
      <w:r w:rsidRPr="005556D4">
        <w:t>.</w:t>
      </w:r>
      <w:r w:rsidR="004B3D6F">
        <w:t>4</w:t>
      </w:r>
      <w:r w:rsidRPr="005556D4">
        <w:t>-1 Message format for seamless adaptive split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6DED32F2" w14:textId="77777777" w:rsidR="007D1CBB" w:rsidRPr="007D1CBB" w:rsidRDefault="007D1CBB" w:rsidP="007D1CBB">
            <w:pPr>
              <w:spacing w:after="0"/>
              <w:rPr>
                <w:b/>
                <w:bCs/>
                <w:lang w:val="en-US"/>
              </w:rPr>
            </w:pPr>
            <w:r w:rsidRPr="007D1CBB">
              <w:rPr>
                <w:b/>
                <w:bCs/>
                <w:lang w:val="en-US"/>
              </w:rPr>
              <w:t>Name</w:t>
            </w:r>
          </w:p>
        </w:tc>
        <w:tc>
          <w:tcPr>
            <w:tcW w:w="1372" w:type="dxa"/>
            <w:tcBorders>
              <w:top w:val="single" w:sz="4" w:space="0" w:color="auto"/>
              <w:left w:val="single" w:sz="4" w:space="0" w:color="auto"/>
              <w:bottom w:val="single" w:sz="4" w:space="0" w:color="auto"/>
              <w:right w:val="single" w:sz="4" w:space="0" w:color="auto"/>
            </w:tcBorders>
            <w:hideMark/>
          </w:tcPr>
          <w:p w14:paraId="3FC868F2" w14:textId="77777777" w:rsidR="007D1CBB" w:rsidRPr="007D1CBB" w:rsidRDefault="007D1CBB" w:rsidP="007D1CBB">
            <w:pPr>
              <w:spacing w:after="0"/>
              <w:rPr>
                <w:b/>
                <w:bCs/>
                <w:lang w:val="en-US"/>
              </w:rPr>
            </w:pPr>
            <w:r w:rsidRPr="007D1CBB">
              <w:rPr>
                <w:b/>
                <w:bCs/>
                <w:lang w:val="en-US"/>
              </w:rPr>
              <w:t>Type</w:t>
            </w:r>
          </w:p>
        </w:tc>
        <w:tc>
          <w:tcPr>
            <w:tcW w:w="1751" w:type="dxa"/>
            <w:tcBorders>
              <w:top w:val="single" w:sz="4" w:space="0" w:color="auto"/>
              <w:left w:val="single" w:sz="4" w:space="0" w:color="auto"/>
              <w:bottom w:val="single" w:sz="4" w:space="0" w:color="auto"/>
              <w:right w:val="single" w:sz="4" w:space="0" w:color="auto"/>
            </w:tcBorders>
            <w:hideMark/>
          </w:tcPr>
          <w:p w14:paraId="066EEFA6" w14:textId="77777777" w:rsidR="007D1CBB" w:rsidRPr="007D1CBB" w:rsidRDefault="007D1CBB" w:rsidP="007D1CBB">
            <w:pPr>
              <w:spacing w:after="0"/>
              <w:rPr>
                <w:b/>
                <w:bCs/>
                <w:lang w:val="en-US"/>
              </w:rPr>
            </w:pPr>
            <w:r w:rsidRPr="007D1CBB">
              <w:rPr>
                <w:b/>
                <w:bCs/>
                <w:lang w:val="en-US"/>
              </w:rPr>
              <w:t>Cardinality</w:t>
            </w:r>
          </w:p>
        </w:tc>
        <w:tc>
          <w:tcPr>
            <w:tcW w:w="3649" w:type="dxa"/>
            <w:tcBorders>
              <w:top w:val="single" w:sz="4" w:space="0" w:color="auto"/>
              <w:left w:val="single" w:sz="4" w:space="0" w:color="auto"/>
              <w:bottom w:val="single" w:sz="4" w:space="0" w:color="auto"/>
              <w:right w:val="single" w:sz="4" w:space="0" w:color="auto"/>
            </w:tcBorders>
            <w:hideMark/>
          </w:tcPr>
          <w:p w14:paraId="68EC5DB6" w14:textId="77777777" w:rsidR="007D1CBB" w:rsidRPr="007D1CBB" w:rsidRDefault="007D1CBB" w:rsidP="007D1CBB">
            <w:pPr>
              <w:spacing w:after="0"/>
              <w:rPr>
                <w:b/>
                <w:bCs/>
                <w:lang w:val="en-US"/>
              </w:rPr>
            </w:pPr>
            <w:r w:rsidRPr="007D1CBB">
              <w:rPr>
                <w:b/>
                <w:bCs/>
                <w:lang w:val="en-US"/>
              </w:rPr>
              <w:t>Description</w:t>
            </w:r>
          </w:p>
        </w:tc>
      </w:tr>
      <w:tr w:rsidR="007D1CBB" w:rsidRPr="007D1CBB" w14:paraId="1784BF17"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7D1CBB">
            <w:pPr>
              <w:spacing w:after="0"/>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7D1CBB">
            <w:pPr>
              <w:spacing w:after="0"/>
              <w:rPr>
                <w:lang w:val="en-US"/>
              </w:rPr>
            </w:pPr>
            <w:r w:rsidRPr="007D1CBB">
              <w:rPr>
                <w:lang w:val="en-US"/>
              </w:rPr>
              <w:t>A unique identifier of the message in the scope of the data channel session.</w:t>
            </w:r>
          </w:p>
        </w:tc>
      </w:tr>
      <w:tr w:rsidR="007D1CBB" w:rsidRPr="007D1CBB" w14:paraId="313056D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7D1CBB">
            <w:pPr>
              <w:spacing w:after="0"/>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7D1CBB">
            <w:pPr>
              <w:spacing w:after="0"/>
              <w:rPr>
                <w:lang w:val="en-US"/>
              </w:rPr>
            </w:pPr>
            <w:r w:rsidRPr="007D1CBB">
              <w:rPr>
                <w:lang w:val="en-US"/>
              </w:rPr>
              <w:t>urn:3gpp: split-rendering: v1: asrp:sr-split-seamless</w:t>
            </w:r>
          </w:p>
        </w:tc>
      </w:tr>
      <w:tr w:rsidR="007D1CBB" w:rsidRPr="007D1CBB" w14:paraId="0A448DAB"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7D1CBB">
            <w:pPr>
              <w:spacing w:after="0"/>
              <w:rPr>
                <w:lang w:val="en-US"/>
              </w:rPr>
            </w:pPr>
            <w:r w:rsidRPr="007D1CBB">
              <w:rPr>
                <w:lang w:val="en-US"/>
              </w:rPr>
              <w:lastRenderedPageBreak/>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7D1CBB">
            <w:pPr>
              <w:spacing w:after="0"/>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7D1CBB">
            <w:pPr>
              <w:spacing w:after="0"/>
              <w:rPr>
                <w:lang w:val="en-US"/>
              </w:rPr>
            </w:pPr>
            <w:r w:rsidRPr="007D1CBB">
              <w:rPr>
                <w:lang w:val="en-US"/>
              </w:rPr>
              <w:t xml:space="preserve">Message content </w:t>
            </w:r>
          </w:p>
        </w:tc>
      </w:tr>
      <w:tr w:rsidR="007D1CBB" w:rsidRPr="007D1CBB" w14:paraId="60D0C6B5"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7D1CBB">
            <w:pPr>
              <w:spacing w:after="0"/>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7D1CBB">
            <w:pPr>
              <w:spacing w:after="0"/>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7D1CBB">
            <w:pPr>
              <w:spacing w:after="0"/>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7D1CBB">
            <w:pPr>
              <w:spacing w:after="0"/>
              <w:rPr>
                <w:lang w:val="en-US"/>
              </w:rPr>
            </w:pPr>
            <w:r w:rsidRPr="007D1CBB">
              <w:rPr>
                <w:lang w:val="en-US"/>
              </w:rPr>
              <w:t>An identifier of the rendering split unique within the scope of the SR session</w:t>
            </w:r>
          </w:p>
        </w:tc>
      </w:tr>
      <w:tr w:rsidR="007D1CBB" w:rsidRPr="007D1CBB" w14:paraId="69D71FF1"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7D1CBB">
            <w:pPr>
              <w:spacing w:after="0"/>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7D1CBB">
            <w:pPr>
              <w:spacing w:after="0"/>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7D1CBB">
            <w:pPr>
              <w:spacing w:after="0"/>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7D1CBB">
            <w:pPr>
              <w:spacing w:after="0"/>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7D1CBB">
            <w:pPr>
              <w:spacing w:after="0"/>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7D1CBB">
            <w:pPr>
              <w:spacing w:after="0"/>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7D1CBB">
            <w:pPr>
              <w:spacing w:after="0"/>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7D1CBB">
            <w:pPr>
              <w:spacing w:after="0"/>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7D1CBB">
            <w:pPr>
              <w:spacing w:after="0"/>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7D1CBB">
            <w:pPr>
              <w:spacing w:after="0"/>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7D1CBB">
            <w:pPr>
              <w:spacing w:after="0"/>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7D1CBB">
            <w:pPr>
              <w:spacing w:after="0"/>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7D1CBB">
            <w:pPr>
              <w:spacing w:after="0"/>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7D1CBB">
            <w:pPr>
              <w:spacing w:after="0"/>
              <w:rPr>
                <w:lang w:val="en-US"/>
              </w:rPr>
            </w:pPr>
          </w:p>
          <w:p w14:paraId="402E9785" w14:textId="77777777" w:rsidR="007D1CBB" w:rsidRPr="007D1CBB" w:rsidRDefault="007D1CBB" w:rsidP="007D1CBB">
            <w:pPr>
              <w:spacing w:after="0"/>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7D1CBB">
            <w:pPr>
              <w:spacing w:after="0"/>
              <w:rPr>
                <w:lang w:val="en-US"/>
              </w:rPr>
            </w:pPr>
          </w:p>
          <w:p w14:paraId="4830B664" w14:textId="77777777" w:rsidR="007D1CBB" w:rsidRPr="007D1CBB" w:rsidRDefault="007D1CBB" w:rsidP="007D1CBB">
            <w:pPr>
              <w:spacing w:after="0"/>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1BEBC57" w14:textId="77777777" w:rsidR="004D75F1" w:rsidRDefault="004D75F1">
      <w:pPr>
        <w:spacing w:after="0"/>
        <w:rPr>
          <w:b/>
          <w:bCs/>
        </w:rPr>
      </w:pPr>
    </w:p>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1802690B" w14:textId="77777777" w:rsidR="00413ED5" w:rsidRDefault="00413ED5">
      <w:pPr>
        <w:spacing w:after="0"/>
      </w:pPr>
    </w:p>
    <w:p w14:paraId="545AF81B" w14:textId="751B1DCE" w:rsidR="004D75F1" w:rsidRPr="00743FC1" w:rsidRDefault="004D75F1" w:rsidP="00743FC1">
      <w:pPr>
        <w:pStyle w:val="Heading2"/>
      </w:pPr>
      <w:bookmarkStart w:id="653" w:name="_Toc190891445"/>
      <w:bookmarkStart w:id="654" w:name="_Toc190891588"/>
      <w:bookmarkStart w:id="655" w:name="_Toc190891757"/>
      <w:bookmarkStart w:id="656" w:name="_Toc190892032"/>
      <w:bookmarkStart w:id="657" w:name="_Toc190892867"/>
      <w:bookmarkStart w:id="658" w:name="_Toc190941203"/>
      <w:bookmarkStart w:id="659" w:name="_Toc190952110"/>
      <w:r w:rsidRPr="00743FC1">
        <w:t>A.</w:t>
      </w:r>
      <w:r w:rsidR="004B3D6F">
        <w:t>2</w:t>
      </w:r>
      <w:r w:rsidRPr="00743FC1">
        <w:t>.</w:t>
      </w:r>
      <w:r w:rsidR="004B3D6F">
        <w:t>5</w:t>
      </w:r>
      <w:r w:rsidR="00E95A08" w:rsidRPr="00743FC1">
        <w:tab/>
      </w:r>
      <w:r w:rsidRPr="00743FC1">
        <w:t>Processing Delay Adaptation based on QoE metrics</w:t>
      </w:r>
      <w:bookmarkEnd w:id="653"/>
      <w:bookmarkEnd w:id="654"/>
      <w:bookmarkEnd w:id="655"/>
      <w:bookmarkEnd w:id="656"/>
      <w:bookmarkEnd w:id="657"/>
      <w:bookmarkEnd w:id="658"/>
      <w:bookmarkEnd w:id="659"/>
    </w:p>
    <w:p w14:paraId="40ECF615" w14:textId="15EDC36A" w:rsidR="004D75F1" w:rsidRPr="00022749" w:rsidRDefault="004D75F1" w:rsidP="0071268D">
      <w:pPr>
        <w:pStyle w:val="Heading3"/>
      </w:pPr>
      <w:bookmarkStart w:id="660" w:name="_Toc190891446"/>
      <w:bookmarkStart w:id="661" w:name="_Toc190891589"/>
      <w:bookmarkStart w:id="662" w:name="_Toc190891758"/>
      <w:bookmarkStart w:id="663" w:name="_Toc190892033"/>
      <w:bookmarkStart w:id="664" w:name="_Toc190892868"/>
      <w:bookmarkStart w:id="665" w:name="_Toc190941204"/>
      <w:bookmarkStart w:id="666" w:name="_Toc190952111"/>
      <w:r w:rsidRPr="00022749">
        <w:t>A.</w:t>
      </w:r>
      <w:r w:rsidR="004B3D6F">
        <w:t>2</w:t>
      </w:r>
      <w:r w:rsidRPr="00022749">
        <w:t>.</w:t>
      </w:r>
      <w:r w:rsidR="004B3D6F">
        <w:t>5</w:t>
      </w:r>
      <w:r w:rsidRPr="00022749">
        <w:t>.1</w:t>
      </w:r>
      <w:r w:rsidRPr="00022749">
        <w:tab/>
        <w:t>Configuration format</w:t>
      </w:r>
      <w:bookmarkEnd w:id="660"/>
      <w:bookmarkEnd w:id="661"/>
      <w:bookmarkEnd w:id="662"/>
      <w:bookmarkEnd w:id="663"/>
      <w:bookmarkEnd w:id="664"/>
      <w:bookmarkEnd w:id="665"/>
      <w:bookmarkEnd w:id="666"/>
    </w:p>
    <w:p w14:paraId="5DA94809" w14:textId="7777777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w:t>
      </w:r>
      <w:r>
        <w:rPr>
          <w:rFonts w:eastAsia="DengXian"/>
        </w:rPr>
        <w:lastRenderedPageBreak/>
        <w:t>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tblInd w:w="-147" w:type="dxa"/>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trPr>
          <w:cantSplit/>
        </w:trPr>
        <w:tc>
          <w:tcPr>
            <w:tcW w:w="2688"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3"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tblPrEx>
          <w:tblCellMar>
            <w:bottom w:w="0" w:type="dxa"/>
          </w:tblCellMar>
        </w:tblPrEx>
        <w:tc>
          <w:tcPr>
            <w:tcW w:w="2688" w:type="dxa"/>
            <w:hideMark/>
          </w:tcPr>
          <w:p w14:paraId="5372FA01" w14:textId="77777777" w:rsidR="004D75F1" w:rsidRPr="00B00A80" w:rsidRDefault="004D75F1" w:rsidP="00205DD1">
            <w:pPr>
              <w:rPr>
                <w:rFonts w:eastAsia="DengXian"/>
              </w:rPr>
            </w:pPr>
            <w:r>
              <w:rPr>
                <w:rFonts w:eastAsia="DengXian"/>
              </w:rPr>
              <w:t>i</w:t>
            </w:r>
            <w:r w:rsidRPr="00B00A80">
              <w:rPr>
                <w:rFonts w:eastAsia="DengXian"/>
              </w:rPr>
              <w:t>d</w:t>
            </w:r>
          </w:p>
        </w:tc>
        <w:tc>
          <w:tcPr>
            <w:tcW w:w="962" w:type="dxa"/>
            <w:hideMark/>
          </w:tcPr>
          <w:p w14:paraId="7CEDCCCE" w14:textId="77777777" w:rsidR="004D75F1" w:rsidRPr="00B00A80" w:rsidRDefault="004D75F1" w:rsidP="00205DD1">
            <w:pPr>
              <w:rPr>
                <w:rFonts w:eastAsia="DengXian"/>
              </w:rPr>
            </w:pPr>
            <w:r w:rsidRPr="00B00A80">
              <w:rPr>
                <w:rFonts w:eastAsia="DengXian"/>
              </w:rPr>
              <w:t>string</w:t>
            </w:r>
          </w:p>
        </w:tc>
        <w:tc>
          <w:tcPr>
            <w:tcW w:w="1316" w:type="dxa"/>
            <w:hideMark/>
          </w:tcPr>
          <w:p w14:paraId="49D6EFE0" w14:textId="77777777" w:rsidR="004D75F1" w:rsidRPr="00B00A80" w:rsidRDefault="004D75F1" w:rsidP="00205DD1">
            <w:pPr>
              <w:rPr>
                <w:rFonts w:eastAsia="DengXian"/>
              </w:rPr>
            </w:pPr>
            <w:r w:rsidRPr="00B00A80">
              <w:rPr>
                <w:rFonts w:eastAsia="DengXian"/>
              </w:rPr>
              <w:t>1..1</w:t>
            </w:r>
          </w:p>
        </w:tc>
        <w:tc>
          <w:tcPr>
            <w:tcW w:w="4663" w:type="dxa"/>
            <w:hideMark/>
          </w:tcPr>
          <w:p w14:paraId="55BD33B9" w14:textId="77777777" w:rsidR="004D75F1" w:rsidRPr="00B00A80" w:rsidRDefault="004D75F1" w:rsidP="00205DD1">
            <w:pPr>
              <w:rPr>
                <w:rFonts w:eastAsia="DengXian"/>
              </w:rPr>
            </w:pPr>
            <w:r w:rsidRPr="00B00A80">
              <w:rPr>
                <w:rFonts w:eastAsia="DengXian"/>
              </w:rPr>
              <w:t>A unique identifier of the message in the scope of the data channel session.</w:t>
            </w:r>
          </w:p>
        </w:tc>
      </w:tr>
      <w:tr w:rsidR="004D75F1" w:rsidRPr="00B00A80" w14:paraId="2514B5FF" w14:textId="77777777">
        <w:tblPrEx>
          <w:tblCellMar>
            <w:bottom w:w="0" w:type="dxa"/>
          </w:tblCellMar>
        </w:tblPrEx>
        <w:tc>
          <w:tcPr>
            <w:tcW w:w="2688" w:type="dxa"/>
            <w:hideMark/>
          </w:tcPr>
          <w:p w14:paraId="0DE0185E" w14:textId="77777777" w:rsidR="004D75F1" w:rsidRPr="00B00A80" w:rsidRDefault="004D75F1" w:rsidP="00205DD1">
            <w:pPr>
              <w:rPr>
                <w:rFonts w:eastAsia="DengXian"/>
              </w:rPr>
            </w:pPr>
            <w:r w:rsidRPr="00B00A80">
              <w:rPr>
                <w:rFonts w:eastAsia="DengXian"/>
              </w:rPr>
              <w:t>type</w:t>
            </w:r>
          </w:p>
        </w:tc>
        <w:tc>
          <w:tcPr>
            <w:tcW w:w="962" w:type="dxa"/>
            <w:hideMark/>
          </w:tcPr>
          <w:p w14:paraId="69138E49" w14:textId="77777777" w:rsidR="004D75F1" w:rsidRPr="00B00A80" w:rsidRDefault="004D75F1" w:rsidP="00205DD1">
            <w:pPr>
              <w:rPr>
                <w:rFonts w:eastAsia="DengXian"/>
              </w:rPr>
            </w:pPr>
            <w:r w:rsidRPr="00B00A80">
              <w:rPr>
                <w:rFonts w:eastAsia="DengXian"/>
              </w:rPr>
              <w:t>string</w:t>
            </w:r>
          </w:p>
        </w:tc>
        <w:tc>
          <w:tcPr>
            <w:tcW w:w="1316" w:type="dxa"/>
            <w:hideMark/>
          </w:tcPr>
          <w:p w14:paraId="2E4672F1" w14:textId="77777777" w:rsidR="004D75F1" w:rsidRPr="00B00A80" w:rsidRDefault="004D75F1" w:rsidP="00205DD1">
            <w:pPr>
              <w:rPr>
                <w:rFonts w:eastAsia="DengXian"/>
              </w:rPr>
            </w:pPr>
            <w:r w:rsidRPr="00B00A80">
              <w:rPr>
                <w:rFonts w:eastAsia="DengXian"/>
              </w:rPr>
              <w:t>1..1</w:t>
            </w:r>
          </w:p>
        </w:tc>
        <w:tc>
          <w:tcPr>
            <w:tcW w:w="4663" w:type="dxa"/>
            <w:hideMark/>
          </w:tcPr>
          <w:p w14:paraId="5FB45B05" w14:textId="77777777" w:rsidR="004D75F1" w:rsidRPr="00B00A80" w:rsidRDefault="004D75F1" w:rsidP="00205DD1">
            <w:pPr>
              <w:rPr>
                <w:rFonts w:eastAsia="DengXian"/>
              </w:rPr>
            </w:pPr>
            <w:r w:rsidRPr="00B00A80">
              <w:rPr>
                <w:rFonts w:eastAsia="DengXian"/>
              </w:rPr>
              <w:t>urn:3gpp:split-rendering:v1:</w:t>
            </w:r>
            <w:r>
              <w:rPr>
                <w:rFonts w:eastAsia="DengXian"/>
              </w:rPr>
              <w:t>daqoe</w:t>
            </w:r>
            <w:r w:rsidRPr="00B00A80">
              <w:rPr>
                <w:rFonts w:eastAsia="DengXian"/>
              </w:rPr>
              <w:t>:</w:t>
            </w:r>
            <w:r>
              <w:rPr>
                <w:rFonts w:eastAsia="DengXian"/>
              </w:rPr>
              <w:t>configuration</w:t>
            </w:r>
          </w:p>
        </w:tc>
      </w:tr>
      <w:tr w:rsidR="004D75F1" w:rsidRPr="00B00A80" w14:paraId="7EA7BD9F" w14:textId="77777777">
        <w:tblPrEx>
          <w:tblCellMar>
            <w:bottom w:w="0" w:type="dxa"/>
          </w:tblCellMar>
        </w:tblPrEx>
        <w:tc>
          <w:tcPr>
            <w:tcW w:w="2688" w:type="dxa"/>
            <w:hideMark/>
          </w:tcPr>
          <w:p w14:paraId="2696AFAF" w14:textId="77777777" w:rsidR="004D75F1" w:rsidRPr="00B00A80" w:rsidRDefault="004D75F1" w:rsidP="00205DD1">
            <w:pPr>
              <w:rPr>
                <w:rFonts w:eastAsia="DengXian"/>
              </w:rPr>
            </w:pPr>
            <w:r w:rsidRPr="00B00A80">
              <w:rPr>
                <w:rFonts w:eastAsia="DengXian"/>
              </w:rPr>
              <w:t>message</w:t>
            </w:r>
          </w:p>
        </w:tc>
        <w:tc>
          <w:tcPr>
            <w:tcW w:w="962" w:type="dxa"/>
            <w:hideMark/>
          </w:tcPr>
          <w:p w14:paraId="7DDEA151" w14:textId="77777777" w:rsidR="004D75F1" w:rsidRPr="00B00A80" w:rsidRDefault="004D75F1" w:rsidP="00205DD1">
            <w:pPr>
              <w:rPr>
                <w:rFonts w:eastAsia="DengXian"/>
              </w:rPr>
            </w:pPr>
            <w:r w:rsidRPr="00B00A80">
              <w:rPr>
                <w:rFonts w:eastAsia="DengXian"/>
              </w:rPr>
              <w:t>Object</w:t>
            </w:r>
          </w:p>
        </w:tc>
        <w:tc>
          <w:tcPr>
            <w:tcW w:w="1316" w:type="dxa"/>
            <w:hideMark/>
          </w:tcPr>
          <w:p w14:paraId="60DF8AF9" w14:textId="77777777" w:rsidR="004D75F1" w:rsidRPr="00B00A80" w:rsidRDefault="004D75F1" w:rsidP="00205DD1">
            <w:pPr>
              <w:rPr>
                <w:rFonts w:eastAsia="DengXian"/>
              </w:rPr>
            </w:pPr>
            <w:r w:rsidRPr="00B00A80">
              <w:rPr>
                <w:rFonts w:eastAsia="DengXian"/>
              </w:rPr>
              <w:t>1..1</w:t>
            </w:r>
          </w:p>
        </w:tc>
        <w:tc>
          <w:tcPr>
            <w:tcW w:w="4663" w:type="dxa"/>
            <w:hideMark/>
          </w:tcPr>
          <w:p w14:paraId="7AE357AF" w14:textId="77777777" w:rsidR="004D75F1" w:rsidRPr="00B00A80" w:rsidRDefault="004D75F1" w:rsidP="00205DD1">
            <w:pPr>
              <w:rPr>
                <w:rFonts w:eastAsia="DengXian"/>
              </w:rPr>
            </w:pPr>
            <w:r w:rsidRPr="00B00A80">
              <w:rPr>
                <w:rFonts w:eastAsia="DengXian"/>
              </w:rPr>
              <w:t xml:space="preserve">Message content </w:t>
            </w:r>
          </w:p>
        </w:tc>
      </w:tr>
      <w:tr w:rsidR="004D75F1" w:rsidRPr="00DC67E9" w14:paraId="325F5217" w14:textId="77777777">
        <w:trPr>
          <w:cantSplit/>
        </w:trPr>
        <w:tc>
          <w:tcPr>
            <w:tcW w:w="2688" w:type="dxa"/>
          </w:tcPr>
          <w:p w14:paraId="04227015" w14:textId="77777777" w:rsidR="004D75F1" w:rsidRPr="001D1B18" w:rsidRDefault="004D75F1" w:rsidP="00205DD1">
            <w:pPr>
              <w:rPr>
                <w:rFonts w:eastAsia="DengXian"/>
              </w:rPr>
            </w:pPr>
            <w:bookmarkStart w:id="667" w:name="_Hlk179562344"/>
            <w:r w:rsidRPr="001D1B18">
              <w:rPr>
                <w:rFonts w:eastAsia="DengXian"/>
              </w:rPr>
              <w:tab/>
              <w:t>qoeMetrics</w:t>
            </w:r>
          </w:p>
        </w:tc>
        <w:tc>
          <w:tcPr>
            <w:tcW w:w="962" w:type="dxa"/>
          </w:tcPr>
          <w:p w14:paraId="383277B9" w14:textId="77777777" w:rsidR="004D75F1" w:rsidRPr="001D1B18" w:rsidRDefault="004D75F1" w:rsidP="00205DD1">
            <w:pPr>
              <w:rPr>
                <w:rFonts w:eastAsia="DengXian"/>
              </w:rPr>
            </w:pPr>
            <w:r w:rsidRPr="001D1B18">
              <w:rPr>
                <w:rFonts w:eastAsia="DengXian"/>
              </w:rPr>
              <w:t>array</w:t>
            </w:r>
          </w:p>
        </w:tc>
        <w:tc>
          <w:tcPr>
            <w:tcW w:w="1316" w:type="dxa"/>
          </w:tcPr>
          <w:p w14:paraId="0327C07D" w14:textId="77777777" w:rsidR="004D75F1" w:rsidRPr="001D1B18" w:rsidRDefault="004D75F1" w:rsidP="00205DD1">
            <w:pPr>
              <w:rPr>
                <w:rFonts w:eastAsia="DengXian"/>
              </w:rPr>
            </w:pPr>
            <w:r w:rsidRPr="001D1B18">
              <w:rPr>
                <w:rFonts w:eastAsia="DengXian"/>
              </w:rPr>
              <w:t>1..1</w:t>
            </w:r>
          </w:p>
        </w:tc>
        <w:tc>
          <w:tcPr>
            <w:tcW w:w="4663" w:type="dxa"/>
          </w:tcPr>
          <w:p w14:paraId="27102B71" w14:textId="77777777" w:rsidR="004D75F1" w:rsidRPr="001D1B18" w:rsidRDefault="004D75F1" w:rsidP="00205DD1">
            <w:pPr>
              <w:spacing w:after="60"/>
              <w:contextualSpacing/>
              <w:rPr>
                <w:rFonts w:eastAsia="DengXian"/>
              </w:rPr>
            </w:pPr>
            <w:r w:rsidRPr="001D1B18">
              <w:rPr>
                <w:rFonts w:eastAsia="DengXian"/>
              </w:rPr>
              <w:t xml:space="preserve">An array of the QoE metrics for which </w:t>
            </w:r>
            <w:r>
              <w:rPr>
                <w:rFonts w:eastAsia="DengXian"/>
              </w:rPr>
              <w:t>delay</w:t>
            </w:r>
            <w:r w:rsidRPr="001D1B18">
              <w:rPr>
                <w:rFonts w:eastAsia="DengXian"/>
              </w:rPr>
              <w:t xml:space="preserve"> </w:t>
            </w:r>
            <w:r>
              <w:rPr>
                <w:rFonts w:eastAsia="DengXian"/>
              </w:rPr>
              <w:t>a</w:t>
            </w:r>
            <w:r w:rsidRPr="001D1B18" w:rsidDel="00CF770C">
              <w:rPr>
                <w:rFonts w:eastAsia="DengXian"/>
              </w:rPr>
              <w:t>d</w:t>
            </w:r>
            <w:r>
              <w:rPr>
                <w:rFonts w:eastAsia="DengXian"/>
              </w:rPr>
              <w:t>aptation is</w:t>
            </w:r>
            <w:r w:rsidRPr="001D1B18">
              <w:rPr>
                <w:rFonts w:eastAsia="DengXian"/>
              </w:rPr>
              <w:t xml:space="preserve"> </w:t>
            </w:r>
            <w:r>
              <w:rPr>
                <w:rFonts w:eastAsia="DengXian"/>
              </w:rPr>
              <w:t>considered</w:t>
            </w:r>
            <w:r w:rsidRPr="001D1B18">
              <w:rPr>
                <w:rFonts w:eastAsia="DengXian"/>
              </w:rPr>
              <w:t xml:space="preserve">. This qoeMetrics array may contain all or a subset of the QoE </w:t>
            </w:r>
            <w:r>
              <w:rPr>
                <w:rFonts w:eastAsia="DengXian"/>
              </w:rPr>
              <w:t xml:space="preserve">latency </w:t>
            </w:r>
            <w:r w:rsidRPr="001D1B18">
              <w:rPr>
                <w:rFonts w:eastAsia="DengXian"/>
              </w:rPr>
              <w:t xml:space="preserve">metrics negotiated in the metrics configuration message in </w:t>
            </w:r>
            <w:r w:rsidRPr="00116140">
              <w:rPr>
                <w:rFonts w:eastAsia="DengXian"/>
              </w:rPr>
              <w:t>clause 6.3.1</w:t>
            </w:r>
            <w:r w:rsidRPr="001D1B18">
              <w:rPr>
                <w:rFonts w:eastAsia="DengXian"/>
              </w:rPr>
              <w:t>.</w:t>
            </w:r>
          </w:p>
        </w:tc>
      </w:tr>
      <w:tr w:rsidR="004D75F1" w:rsidRPr="00DC67E9" w14:paraId="3796CB97" w14:textId="77777777">
        <w:trPr>
          <w:cantSplit/>
        </w:trPr>
        <w:tc>
          <w:tcPr>
            <w:tcW w:w="2688" w:type="dxa"/>
          </w:tcPr>
          <w:p w14:paraId="0DDD0424" w14:textId="77777777" w:rsidR="004D75F1" w:rsidRPr="001D1B18" w:rsidRDefault="004D75F1" w:rsidP="00205DD1">
            <w:pPr>
              <w:rPr>
                <w:rFonts w:eastAsia="DengXian"/>
              </w:rPr>
            </w:pPr>
            <w:r w:rsidRPr="001D1B18">
              <w:rPr>
                <w:rFonts w:eastAsia="DengXian"/>
              </w:rPr>
              <w:tab/>
            </w:r>
            <w:r w:rsidRPr="001D1B18">
              <w:rPr>
                <w:rFonts w:eastAsia="DengXian"/>
              </w:rPr>
              <w:tab/>
              <w:t>qoeMetricId</w:t>
            </w:r>
          </w:p>
        </w:tc>
        <w:tc>
          <w:tcPr>
            <w:tcW w:w="962" w:type="dxa"/>
          </w:tcPr>
          <w:p w14:paraId="72F48D00" w14:textId="77777777" w:rsidR="004D75F1" w:rsidRPr="001D1B18" w:rsidRDefault="004D75F1" w:rsidP="00205DD1">
            <w:pPr>
              <w:rPr>
                <w:rFonts w:eastAsia="DengXian"/>
              </w:rPr>
            </w:pPr>
            <w:r w:rsidRPr="001D1B18">
              <w:rPr>
                <w:rFonts w:eastAsia="DengXian"/>
              </w:rPr>
              <w:t>string</w:t>
            </w:r>
          </w:p>
        </w:tc>
        <w:tc>
          <w:tcPr>
            <w:tcW w:w="1316" w:type="dxa"/>
          </w:tcPr>
          <w:p w14:paraId="2AD2347C" w14:textId="77777777" w:rsidR="004D75F1" w:rsidRPr="001D1B18" w:rsidRDefault="004D75F1" w:rsidP="00205DD1">
            <w:pPr>
              <w:rPr>
                <w:rFonts w:eastAsia="DengXian"/>
              </w:rPr>
            </w:pPr>
            <w:r w:rsidRPr="001D1B18">
              <w:rPr>
                <w:rFonts w:eastAsia="DengXian"/>
              </w:rPr>
              <w:t>1..1</w:t>
            </w:r>
          </w:p>
        </w:tc>
        <w:tc>
          <w:tcPr>
            <w:tcW w:w="4663" w:type="dxa"/>
          </w:tcPr>
          <w:p w14:paraId="5D3439B5" w14:textId="77777777" w:rsidR="004D75F1" w:rsidRPr="001D1B18" w:rsidRDefault="004D75F1" w:rsidP="00205DD1">
            <w:pPr>
              <w:spacing w:after="60"/>
              <w:contextualSpacing/>
              <w:rPr>
                <w:rFonts w:eastAsia="DengXian"/>
              </w:rPr>
            </w:pPr>
            <w:r w:rsidRPr="001D1B18">
              <w:rPr>
                <w:rFonts w:eastAsia="DengXian"/>
              </w:rPr>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rPr>
                <w:rFonts w:eastAsia="DengXian"/>
              </w:rPr>
              <w:t>clause 6.3.1.</w:t>
            </w:r>
          </w:p>
        </w:tc>
      </w:tr>
      <w:tr w:rsidR="004D75F1" w:rsidRPr="00DC67E9" w14:paraId="6CBC10DD" w14:textId="77777777">
        <w:trPr>
          <w:cantSplit/>
        </w:trPr>
        <w:tc>
          <w:tcPr>
            <w:tcW w:w="2688" w:type="dxa"/>
          </w:tcPr>
          <w:p w14:paraId="2F0D3CD8" w14:textId="77777777" w:rsidR="004D75F1" w:rsidRPr="001D1B18" w:rsidRDefault="004D75F1" w:rsidP="00205DD1">
            <w:pPr>
              <w:rPr>
                <w:rFonts w:eastAsia="DengXian"/>
              </w:rPr>
            </w:pPr>
            <w:r w:rsidRPr="001D1B18">
              <w:rPr>
                <w:rFonts w:eastAsia="DengXian"/>
              </w:rPr>
              <w:tab/>
            </w:r>
            <w:r w:rsidRPr="001D1B18">
              <w:rPr>
                <w:rFonts w:eastAsia="DengXian"/>
              </w:rPr>
              <w:tab/>
            </w:r>
            <w:r>
              <w:rPr>
                <w:rFonts w:eastAsia="DengXian"/>
              </w:rPr>
              <w:t>p</w:t>
            </w:r>
            <w:r w:rsidRPr="001D1B18">
              <w:rPr>
                <w:rFonts w:eastAsia="DengXian"/>
              </w:rPr>
              <w:t>eriodicity</w:t>
            </w:r>
          </w:p>
        </w:tc>
        <w:tc>
          <w:tcPr>
            <w:tcW w:w="962" w:type="dxa"/>
          </w:tcPr>
          <w:p w14:paraId="29E3EDE8" w14:textId="77777777" w:rsidR="004D75F1" w:rsidRPr="001D1B18" w:rsidRDefault="004D75F1" w:rsidP="00205DD1">
            <w:pPr>
              <w:rPr>
                <w:rFonts w:eastAsia="DengXian"/>
              </w:rPr>
            </w:pPr>
            <w:r w:rsidRPr="001D1B18">
              <w:rPr>
                <w:rFonts w:eastAsia="DengXian"/>
              </w:rPr>
              <w:t>string</w:t>
            </w:r>
          </w:p>
        </w:tc>
        <w:tc>
          <w:tcPr>
            <w:tcW w:w="1316" w:type="dxa"/>
          </w:tcPr>
          <w:p w14:paraId="282AA30B" w14:textId="77777777" w:rsidR="004D75F1" w:rsidRPr="001D1B18" w:rsidRDefault="004D75F1" w:rsidP="00205DD1">
            <w:pPr>
              <w:rPr>
                <w:rFonts w:eastAsia="DengXian"/>
              </w:rPr>
            </w:pPr>
            <w:r w:rsidRPr="001D1B18">
              <w:rPr>
                <w:rFonts w:eastAsia="DengXian"/>
              </w:rPr>
              <w:t>1..1</w:t>
            </w:r>
          </w:p>
        </w:tc>
        <w:tc>
          <w:tcPr>
            <w:tcW w:w="4663" w:type="dxa"/>
          </w:tcPr>
          <w:p w14:paraId="06BD9499" w14:textId="77777777" w:rsidR="004D75F1" w:rsidRDefault="004D75F1" w:rsidP="00205DD1">
            <w:pPr>
              <w:spacing w:after="60"/>
              <w:contextualSpacing/>
            </w:pPr>
            <w:r w:rsidRPr="001D1B18">
              <w:rPr>
                <w:rFonts w:eastAsia="DengXian"/>
              </w:rPr>
              <w:t xml:space="preserve">The periodicity of the delay </w:t>
            </w:r>
            <w:r>
              <w:rPr>
                <w:rFonts w:eastAsia="DengXian"/>
              </w:rPr>
              <w:t>a</w:t>
            </w:r>
            <w:r w:rsidRPr="001D1B18" w:rsidDel="00CF770C">
              <w:rPr>
                <w:rFonts w:eastAsia="DengXian"/>
              </w:rPr>
              <w:t>d</w:t>
            </w:r>
            <w:r>
              <w:rPr>
                <w:rFonts w:eastAsia="DengXian"/>
              </w:rPr>
              <w:t xml:space="preserve">aptation information </w:t>
            </w:r>
            <w:r w:rsidRPr="001D1B18">
              <w:rPr>
                <w:rFonts w:eastAsia="DengXian"/>
              </w:rPr>
              <w:t>for that QoE metric. It may be expressed as a multiple of the "Measure-Resolution" defined in clause 16.3.2 of TS 26.114 [7].</w:t>
            </w:r>
          </w:p>
          <w:p w14:paraId="31FA5C84" w14:textId="77777777" w:rsidR="004D75F1" w:rsidRPr="001D1B18" w:rsidRDefault="004D75F1" w:rsidP="00205DD1">
            <w:pPr>
              <w:spacing w:after="60"/>
              <w:contextualSpacing/>
              <w:rPr>
                <w:rFonts w:eastAsia="DengXian"/>
              </w:rPr>
            </w:pPr>
            <w:r w:rsidRPr="00B34F36">
              <w:rPr>
                <w:rFonts w:eastAsia="DengXian"/>
              </w:rPr>
              <w:t xml:space="preserve">Whenever a </w:t>
            </w:r>
            <w:r w:rsidRPr="001D1B18">
              <w:rPr>
                <w:rFonts w:eastAsia="DengXian"/>
              </w:rPr>
              <w:t xml:space="preserve">delay </w:t>
            </w:r>
            <w:r>
              <w:rPr>
                <w:rFonts w:eastAsia="DengXian"/>
              </w:rPr>
              <w:t>a</w:t>
            </w:r>
            <w:r w:rsidRPr="001D1B18" w:rsidDel="00CF770C">
              <w:rPr>
                <w:rFonts w:eastAsia="DengXian"/>
              </w:rPr>
              <w:t>d</w:t>
            </w:r>
            <w:r>
              <w:rPr>
                <w:rFonts w:eastAsia="DengXian"/>
              </w:rPr>
              <w:t xml:space="preserve">aptation information message </w:t>
            </w:r>
            <w:r w:rsidRPr="00B34F36">
              <w:rPr>
                <w:rFonts w:eastAsia="DengXian"/>
              </w:rPr>
              <w:t xml:space="preserve">is </w:t>
            </w:r>
            <w:r>
              <w:rPr>
                <w:rFonts w:eastAsia="DengXian"/>
              </w:rPr>
              <w:t>sent</w:t>
            </w:r>
            <w:r w:rsidRPr="00B34F36">
              <w:rPr>
                <w:rFonts w:eastAsia="DengXian"/>
              </w:rPr>
              <w:t xml:space="preserve">, the </w:t>
            </w:r>
            <w:r w:rsidRPr="00C450D2">
              <w:rPr>
                <w:rFonts w:eastAsia="DengXian"/>
              </w:rPr>
              <w:t xml:space="preserve">SR-DCMTSI client </w:t>
            </w:r>
            <w:r>
              <w:rPr>
                <w:rFonts w:eastAsia="DengXian"/>
              </w:rPr>
              <w:t>in terminal</w:t>
            </w:r>
            <w:r w:rsidRPr="00B34F36">
              <w:rPr>
                <w:rFonts w:eastAsia="DengXian"/>
              </w:rPr>
              <w:t xml:space="preserve"> shall reset its timer to the value of the </w:t>
            </w:r>
            <w:r>
              <w:rPr>
                <w:rFonts w:eastAsia="DengXian"/>
              </w:rPr>
              <w:t>p</w:t>
            </w:r>
            <w:r w:rsidRPr="001D1B18">
              <w:rPr>
                <w:rFonts w:eastAsia="DengXian"/>
              </w:rPr>
              <w:t>eriodicity</w:t>
            </w:r>
            <w:r w:rsidRPr="00B34F36">
              <w:rPr>
                <w:rFonts w:eastAsia="DengXian"/>
              </w:rPr>
              <w:t xml:space="preserve"> property and it shall begin countdown of the timer again.</w:t>
            </w:r>
          </w:p>
        </w:tc>
      </w:tr>
      <w:bookmarkEnd w:id="667"/>
    </w:tbl>
    <w:p w14:paraId="05DFD11F" w14:textId="77777777" w:rsidR="004D75F1" w:rsidRDefault="004D75F1" w:rsidP="004D75F1">
      <w:pPr>
        <w:rPr>
          <w:rFonts w:eastAsia="DengXian"/>
        </w:rPr>
      </w:pPr>
    </w:p>
    <w:p w14:paraId="51D24DFE" w14:textId="2E462D35" w:rsidR="00C961E5" w:rsidRDefault="004D75F1" w:rsidP="0071268D">
      <w:pPr>
        <w:pStyle w:val="NO"/>
      </w:pPr>
      <w:r>
        <w:t>NOTE:</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34512699" w14:textId="3B554975" w:rsidR="004D75F1" w:rsidRPr="00022749" w:rsidRDefault="004D75F1" w:rsidP="0071268D">
      <w:pPr>
        <w:pStyle w:val="Heading3"/>
      </w:pPr>
      <w:bookmarkStart w:id="668" w:name="_Toc190891447"/>
      <w:bookmarkStart w:id="669" w:name="_Toc190891590"/>
      <w:bookmarkStart w:id="670" w:name="_Toc190891759"/>
      <w:bookmarkStart w:id="671" w:name="_Toc190892034"/>
      <w:bookmarkStart w:id="672" w:name="_Toc190892869"/>
      <w:bookmarkStart w:id="673" w:name="_Toc190941205"/>
      <w:bookmarkStart w:id="674" w:name="_Toc190952112"/>
      <w:r w:rsidRPr="00022749">
        <w:t>A.</w:t>
      </w:r>
      <w:r w:rsidR="004B3D6F">
        <w:t>2</w:t>
      </w:r>
      <w:r w:rsidRPr="00022749">
        <w:t>.</w:t>
      </w:r>
      <w:r w:rsidR="004B3D6F">
        <w:t>5</w:t>
      </w:r>
      <w:r w:rsidRPr="00022749">
        <w:t>.2</w:t>
      </w:r>
      <w:r w:rsidRPr="00022749">
        <w:tab/>
        <w:t>Metadata format</w:t>
      </w:r>
      <w:bookmarkEnd w:id="668"/>
      <w:bookmarkEnd w:id="669"/>
      <w:bookmarkEnd w:id="670"/>
      <w:bookmarkEnd w:id="671"/>
      <w:bookmarkEnd w:id="672"/>
      <w:bookmarkEnd w:id="673"/>
      <w:bookmarkEnd w:id="674"/>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675" w:name="_Hlk187304589"/>
      <w:r>
        <w:rPr>
          <w:noProof/>
        </w:rPr>
        <w:t>information</w:t>
      </w:r>
      <w:r w:rsidRPr="001C6D3E">
        <w:rPr>
          <w:noProof/>
        </w:rPr>
        <w:t xml:space="preserve"> </w:t>
      </w:r>
      <w:bookmarkEnd w:id="675"/>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205DD1">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205DD1">
        <w:trPr>
          <w:cantSplit/>
        </w:trPr>
        <w:tc>
          <w:tcPr>
            <w:tcW w:w="3272" w:type="dxa"/>
          </w:tcPr>
          <w:p w14:paraId="34B54BE8" w14:textId="77777777" w:rsidR="004D75F1" w:rsidRPr="00DC310F" w:rsidRDefault="004D75F1" w:rsidP="00205DD1">
            <w:r w:rsidRPr="00DC310F">
              <w:t>id</w:t>
            </w:r>
          </w:p>
        </w:tc>
        <w:tc>
          <w:tcPr>
            <w:tcW w:w="903" w:type="dxa"/>
          </w:tcPr>
          <w:p w14:paraId="2A2DC525" w14:textId="77777777" w:rsidR="004D75F1" w:rsidRPr="00DC310F" w:rsidRDefault="004D75F1" w:rsidP="00205DD1">
            <w:r w:rsidRPr="00DC310F">
              <w:t>string</w:t>
            </w:r>
          </w:p>
        </w:tc>
        <w:tc>
          <w:tcPr>
            <w:tcW w:w="1167" w:type="dxa"/>
          </w:tcPr>
          <w:p w14:paraId="38F0E952" w14:textId="77777777" w:rsidR="004D75F1" w:rsidRPr="00DC310F" w:rsidRDefault="004D75F1" w:rsidP="00205DD1">
            <w:r w:rsidRPr="00DC310F">
              <w:t>1..1</w:t>
            </w:r>
          </w:p>
        </w:tc>
        <w:tc>
          <w:tcPr>
            <w:tcW w:w="4287" w:type="dxa"/>
          </w:tcPr>
          <w:p w14:paraId="0D33B034" w14:textId="77777777" w:rsidR="004D75F1" w:rsidRPr="00DC310F" w:rsidRDefault="004D75F1" w:rsidP="00205DD1">
            <w:pPr>
              <w:spacing w:after="60"/>
              <w:contextualSpacing/>
            </w:pPr>
            <w:r w:rsidRPr="00DC310F">
              <w:t>A unique identifier of the message in the scope of the IMS-based split rendering session.</w:t>
            </w:r>
          </w:p>
        </w:tc>
      </w:tr>
      <w:tr w:rsidR="004D75F1" w:rsidRPr="00553BF9" w14:paraId="541CBD9D" w14:textId="77777777" w:rsidTr="00205DD1">
        <w:trPr>
          <w:cantSplit/>
        </w:trPr>
        <w:tc>
          <w:tcPr>
            <w:tcW w:w="3272" w:type="dxa"/>
          </w:tcPr>
          <w:p w14:paraId="561017ED" w14:textId="77777777" w:rsidR="004D75F1" w:rsidRPr="00DC310F" w:rsidRDefault="004D75F1" w:rsidP="00205DD1">
            <w:r w:rsidRPr="00DC310F">
              <w:lastRenderedPageBreak/>
              <w:t>type</w:t>
            </w:r>
          </w:p>
        </w:tc>
        <w:tc>
          <w:tcPr>
            <w:tcW w:w="903" w:type="dxa"/>
          </w:tcPr>
          <w:p w14:paraId="4272CCA5" w14:textId="77777777" w:rsidR="004D75F1" w:rsidRPr="00DC310F" w:rsidRDefault="004D75F1" w:rsidP="00205DD1">
            <w:r w:rsidRPr="00DC310F">
              <w:t>string</w:t>
            </w:r>
          </w:p>
        </w:tc>
        <w:tc>
          <w:tcPr>
            <w:tcW w:w="1167" w:type="dxa"/>
          </w:tcPr>
          <w:p w14:paraId="49219ED9" w14:textId="77777777" w:rsidR="004D75F1" w:rsidRPr="00DC310F" w:rsidRDefault="004D75F1" w:rsidP="00205DD1">
            <w:r w:rsidRPr="00DC310F">
              <w:t>1..1</w:t>
            </w:r>
          </w:p>
        </w:tc>
        <w:tc>
          <w:tcPr>
            <w:tcW w:w="4287" w:type="dxa"/>
          </w:tcPr>
          <w:p w14:paraId="29D7BA8F" w14:textId="77777777" w:rsidR="004D75F1" w:rsidRPr="00DC310F" w:rsidRDefault="004D75F1" w:rsidP="00205DD1">
            <w:pPr>
              <w:spacing w:after="60"/>
              <w:contextualSpacing/>
            </w:pPr>
            <w:r w:rsidRPr="00DC310F">
              <w:t>urn:3gpp:split-rendering:v1:</w:t>
            </w:r>
            <w:r>
              <w:t>daqoe:information</w:t>
            </w:r>
          </w:p>
        </w:tc>
      </w:tr>
      <w:tr w:rsidR="004D75F1" w:rsidRPr="00553BF9" w14:paraId="55621215" w14:textId="77777777" w:rsidTr="00205DD1">
        <w:trPr>
          <w:cantSplit/>
        </w:trPr>
        <w:tc>
          <w:tcPr>
            <w:tcW w:w="3272" w:type="dxa"/>
          </w:tcPr>
          <w:p w14:paraId="6DA31CAE" w14:textId="77777777" w:rsidR="004D75F1" w:rsidRPr="00DC310F" w:rsidRDefault="004D75F1" w:rsidP="00205DD1">
            <w:r w:rsidRPr="00DC310F">
              <w:t>message</w:t>
            </w:r>
          </w:p>
        </w:tc>
        <w:tc>
          <w:tcPr>
            <w:tcW w:w="903" w:type="dxa"/>
          </w:tcPr>
          <w:p w14:paraId="25902797" w14:textId="77777777" w:rsidR="004D75F1" w:rsidRPr="00DC310F" w:rsidRDefault="004D75F1" w:rsidP="00205DD1">
            <w:r w:rsidRPr="00DC310F">
              <w:t>object</w:t>
            </w:r>
          </w:p>
        </w:tc>
        <w:tc>
          <w:tcPr>
            <w:tcW w:w="1167" w:type="dxa"/>
          </w:tcPr>
          <w:p w14:paraId="264B8062" w14:textId="77777777" w:rsidR="004D75F1" w:rsidRPr="00DC310F" w:rsidRDefault="004D75F1" w:rsidP="00205DD1">
            <w:r w:rsidRPr="00DC310F">
              <w:t>1..1</w:t>
            </w:r>
          </w:p>
        </w:tc>
        <w:tc>
          <w:tcPr>
            <w:tcW w:w="4287" w:type="dxa"/>
          </w:tcPr>
          <w:p w14:paraId="3988EFBE" w14:textId="77777777" w:rsidR="004D75F1" w:rsidRPr="00DC310F" w:rsidRDefault="004D75F1" w:rsidP="00205DD1">
            <w:pPr>
              <w:spacing w:after="60"/>
              <w:contextualSpacing/>
            </w:pPr>
            <w:r w:rsidRPr="00DC310F">
              <w:t xml:space="preserve">Message content </w:t>
            </w:r>
          </w:p>
        </w:tc>
      </w:tr>
      <w:tr w:rsidR="004D75F1" w:rsidRPr="0062372E" w14:paraId="2CC84F4E" w14:textId="77777777" w:rsidTr="00205DD1">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205DD1">
            <w:r w:rsidRPr="0062372E">
              <w:tab/>
              <w:t>qoeMetrics</w:t>
            </w:r>
          </w:p>
        </w:tc>
        <w:tc>
          <w:tcPr>
            <w:tcW w:w="903" w:type="dxa"/>
          </w:tcPr>
          <w:p w14:paraId="2E1E3D42" w14:textId="77777777" w:rsidR="004D75F1" w:rsidRPr="0062372E" w:rsidRDefault="004D75F1" w:rsidP="00205DD1">
            <w:r w:rsidRPr="0062372E">
              <w:t>array</w:t>
            </w:r>
          </w:p>
        </w:tc>
        <w:tc>
          <w:tcPr>
            <w:tcW w:w="1167" w:type="dxa"/>
          </w:tcPr>
          <w:p w14:paraId="5920EB63" w14:textId="77777777" w:rsidR="004D75F1" w:rsidRPr="0062372E" w:rsidRDefault="004D75F1" w:rsidP="00205DD1">
            <w:r w:rsidRPr="0062372E">
              <w:t>1..1</w:t>
            </w:r>
          </w:p>
        </w:tc>
        <w:tc>
          <w:tcPr>
            <w:tcW w:w="4287" w:type="dxa"/>
          </w:tcPr>
          <w:p w14:paraId="5EF309B5" w14:textId="77777777" w:rsidR="004D75F1" w:rsidRPr="0062372E" w:rsidRDefault="004D75F1" w:rsidP="00205DD1">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A.1.X.1.</w:t>
            </w:r>
          </w:p>
        </w:tc>
      </w:tr>
      <w:tr w:rsidR="004D75F1" w:rsidRPr="0062372E" w14:paraId="1519CFDD" w14:textId="77777777" w:rsidTr="00205DD1">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205DD1">
            <w:r w:rsidRPr="0062372E">
              <w:tab/>
            </w:r>
            <w:r w:rsidRPr="0062372E">
              <w:tab/>
              <w:t>qoeMetricId</w:t>
            </w:r>
          </w:p>
        </w:tc>
        <w:tc>
          <w:tcPr>
            <w:tcW w:w="903" w:type="dxa"/>
          </w:tcPr>
          <w:p w14:paraId="100227D7" w14:textId="77777777" w:rsidR="004D75F1" w:rsidRPr="0062372E" w:rsidRDefault="004D75F1" w:rsidP="00205DD1">
            <w:r w:rsidRPr="0062372E">
              <w:t>string</w:t>
            </w:r>
          </w:p>
        </w:tc>
        <w:tc>
          <w:tcPr>
            <w:tcW w:w="1167" w:type="dxa"/>
          </w:tcPr>
          <w:p w14:paraId="3DBF11C9" w14:textId="77777777" w:rsidR="004D75F1" w:rsidRPr="0062372E" w:rsidRDefault="004D75F1" w:rsidP="00205DD1">
            <w:r w:rsidRPr="0062372E">
              <w:t>1..1</w:t>
            </w:r>
          </w:p>
        </w:tc>
        <w:tc>
          <w:tcPr>
            <w:tcW w:w="4287" w:type="dxa"/>
          </w:tcPr>
          <w:p w14:paraId="661A2C13" w14:textId="77777777" w:rsidR="004D75F1" w:rsidRPr="0062372E" w:rsidRDefault="004D75F1" w:rsidP="00205DD1">
            <w:r w:rsidRPr="0062372E">
              <w:t>A unique identifier of the QoE metric within the scope of the split rendering session.</w:t>
            </w:r>
          </w:p>
        </w:tc>
      </w:tr>
      <w:tr w:rsidR="004D75F1" w:rsidRPr="00553BF9" w14:paraId="4629C7A0" w14:textId="77777777" w:rsidTr="00205DD1">
        <w:trPr>
          <w:cantSplit/>
        </w:trPr>
        <w:tc>
          <w:tcPr>
            <w:tcW w:w="3272" w:type="dxa"/>
          </w:tcPr>
          <w:p w14:paraId="1A480789" w14:textId="77777777" w:rsidR="004D75F1" w:rsidRPr="00DC310F" w:rsidRDefault="004D75F1" w:rsidP="00205DD1">
            <w:bookmarkStart w:id="676" w:name="_Hlk179805801"/>
            <w:r w:rsidRPr="00DC310F">
              <w:tab/>
            </w:r>
            <w:r w:rsidRPr="001D1B18">
              <w:rPr>
                <w:rFonts w:eastAsia="DengXian"/>
              </w:rPr>
              <w:tab/>
            </w:r>
            <w:r>
              <w:t>delayValue</w:t>
            </w:r>
          </w:p>
        </w:tc>
        <w:tc>
          <w:tcPr>
            <w:tcW w:w="903" w:type="dxa"/>
          </w:tcPr>
          <w:p w14:paraId="5855D9BA" w14:textId="77777777" w:rsidR="004D75F1" w:rsidRPr="00DC310F" w:rsidRDefault="004D75F1" w:rsidP="00205DD1">
            <w:r w:rsidRPr="00DC310F">
              <w:t>number</w:t>
            </w:r>
          </w:p>
        </w:tc>
        <w:tc>
          <w:tcPr>
            <w:tcW w:w="1167" w:type="dxa"/>
          </w:tcPr>
          <w:p w14:paraId="708E8EEE" w14:textId="77777777" w:rsidR="004D75F1" w:rsidRPr="00DC310F" w:rsidRDefault="004D75F1" w:rsidP="00205DD1">
            <w:r>
              <w:t>1</w:t>
            </w:r>
            <w:r w:rsidRPr="00DC310F">
              <w:t>..1</w:t>
            </w:r>
          </w:p>
        </w:tc>
        <w:tc>
          <w:tcPr>
            <w:tcW w:w="4287" w:type="dxa"/>
          </w:tcPr>
          <w:p w14:paraId="280E42EA" w14:textId="77777777" w:rsidR="004D75F1" w:rsidRPr="00DC310F" w:rsidRDefault="004D75F1" w:rsidP="00205DD1">
            <w:pPr>
              <w:spacing w:after="60"/>
              <w:contextualSpacing/>
            </w:pPr>
            <w:r w:rsidRPr="00DC310F">
              <w:t>The measured</w:t>
            </w:r>
            <w:r>
              <w:t xml:space="preserve"> d</w:t>
            </w:r>
            <w:r w:rsidRPr="00DC310F">
              <w:t>elay</w:t>
            </w:r>
            <w:r>
              <w:t xml:space="preserve"> value of that QoE metric</w:t>
            </w:r>
            <w:r w:rsidRPr="00DC310F">
              <w:t>.</w:t>
            </w:r>
          </w:p>
        </w:tc>
      </w:tr>
      <w:bookmarkEnd w:id="676"/>
    </w:tbl>
    <w:p w14:paraId="4BDC1CF1" w14:textId="77777777" w:rsidR="004D75F1" w:rsidRPr="00385B2D" w:rsidRDefault="004D75F1" w:rsidP="004D75F1">
      <w:pPr>
        <w:rPr>
          <w:noProof/>
        </w:rPr>
      </w:pPr>
    </w:p>
    <w:p w14:paraId="46F84CD2" w14:textId="77777777" w:rsidR="004D75F1" w:rsidRPr="00022749" w:rsidRDefault="004D75F1">
      <w:pPr>
        <w:spacing w:after="0"/>
      </w:pPr>
    </w:p>
    <w:p w14:paraId="751C3FAE" w14:textId="77777777" w:rsidR="004D75F1" w:rsidRDefault="004D75F1">
      <w:pPr>
        <w:spacing w:after="0"/>
      </w:pPr>
    </w:p>
    <w:p w14:paraId="519492F9" w14:textId="74B070A7" w:rsidR="004C71CF" w:rsidRPr="00743FC1" w:rsidRDefault="004C71CF" w:rsidP="00743FC1">
      <w:pPr>
        <w:pStyle w:val="Heading2"/>
      </w:pPr>
      <w:bookmarkStart w:id="677" w:name="_Toc190891448"/>
      <w:bookmarkStart w:id="678" w:name="_Toc190891591"/>
      <w:bookmarkStart w:id="679" w:name="_Toc190891760"/>
      <w:bookmarkStart w:id="680" w:name="_Toc190892035"/>
      <w:bookmarkStart w:id="681" w:name="_Toc190892870"/>
      <w:bookmarkStart w:id="682" w:name="_Toc190941206"/>
      <w:bookmarkStart w:id="683" w:name="_Toc190952113"/>
      <w:bookmarkStart w:id="684" w:name="_Hlk19085628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677"/>
      <w:bookmarkEnd w:id="678"/>
      <w:bookmarkEnd w:id="679"/>
      <w:bookmarkEnd w:id="680"/>
      <w:bookmarkEnd w:id="681"/>
      <w:bookmarkEnd w:id="682"/>
      <w:bookmarkEnd w:id="683"/>
      <w:r w:rsidRPr="00743FC1">
        <w:t xml:space="preserve"> </w:t>
      </w:r>
    </w:p>
    <w:p w14:paraId="2EAA26CA" w14:textId="3302DAE6" w:rsidR="004C71CF" w:rsidRPr="006C02B8" w:rsidRDefault="004C71CF" w:rsidP="004C71CF">
      <w:pPr>
        <w:rPr>
          <w:rFonts w:eastAsia="Times New Roman"/>
          <w:szCs w:val="18"/>
        </w:rPr>
      </w:pPr>
      <w:bookmarkStart w:id="685" w:name="_Hlk188869902"/>
      <w:bookmarkStart w:id="686"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685"/>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686"/>
    <w:p w14:paraId="509ED731" w14:textId="13F3A6BF" w:rsidR="004C71CF" w:rsidRPr="006C02B8" w:rsidRDefault="004C71CF" w:rsidP="0071268D">
      <w:pPr>
        <w:pStyle w:val="TH"/>
      </w:pPr>
      <w:r w:rsidRPr="006C02B8">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tblLayout w:type="fixed"/>
        <w:tblLook w:val="04A0" w:firstRow="1" w:lastRow="0" w:firstColumn="1" w:lastColumn="0" w:noHBand="0" w:noVBand="1"/>
      </w:tblPr>
      <w:tblGrid>
        <w:gridCol w:w="2244"/>
        <w:gridCol w:w="1372"/>
        <w:gridCol w:w="1751"/>
        <w:gridCol w:w="3649"/>
      </w:tblGrid>
      <w:tr w:rsidR="004C71CF" w:rsidRPr="006C02B8" w14:paraId="3549E21E" w14:textId="77777777" w:rsidTr="00BF39A2">
        <w:trPr>
          <w:trHeight w:val="300"/>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78B25B66" w14:textId="77777777" w:rsidR="004C71CF" w:rsidRPr="006C02B8" w:rsidRDefault="004C71CF" w:rsidP="00BF39A2">
            <w:pPr>
              <w:spacing w:after="160" w:line="257" w:lineRule="auto"/>
              <w:rPr>
                <w:rFonts w:eastAsia="Aptos"/>
                <w:b/>
                <w:bCs/>
              </w:rPr>
            </w:pPr>
            <w:r w:rsidRPr="006C02B8">
              <w:rPr>
                <w:rFonts w:eastAsia="Aptos"/>
                <w:b/>
                <w:bCs/>
              </w:rPr>
              <w:t>Name</w:t>
            </w:r>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6D6947C5" w14:textId="77777777" w:rsidR="004C71CF" w:rsidRPr="006C02B8" w:rsidRDefault="004C71CF" w:rsidP="00BF39A2">
            <w:pPr>
              <w:spacing w:after="160" w:line="257" w:lineRule="auto"/>
              <w:rPr>
                <w:rFonts w:eastAsia="Aptos"/>
                <w:b/>
                <w:bCs/>
              </w:rPr>
            </w:pPr>
            <w:r w:rsidRPr="006C02B8">
              <w:rPr>
                <w:rFonts w:eastAsia="Aptos"/>
                <w:b/>
                <w:bCs/>
              </w:rPr>
              <w:t>Type</w:t>
            </w:r>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7AF34A2C" w14:textId="77777777" w:rsidR="004C71CF" w:rsidRPr="006C02B8" w:rsidRDefault="004C71CF" w:rsidP="00BF39A2">
            <w:pPr>
              <w:spacing w:after="160" w:line="257" w:lineRule="auto"/>
              <w:rPr>
                <w:rFonts w:eastAsia="Aptos"/>
                <w:b/>
                <w:bCs/>
              </w:rPr>
            </w:pPr>
            <w:r w:rsidRPr="006C02B8">
              <w:rPr>
                <w:rFonts w:eastAsia="Aptos"/>
                <w:b/>
                <w:bCs/>
              </w:rPr>
              <w:t>Cardinality</w:t>
            </w:r>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627172B1" w14:textId="77777777" w:rsidR="004C71CF" w:rsidRPr="006C02B8" w:rsidRDefault="004C71CF" w:rsidP="00BF39A2">
            <w:pPr>
              <w:spacing w:after="160" w:line="257" w:lineRule="auto"/>
              <w:rPr>
                <w:rFonts w:eastAsia="Aptos"/>
                <w:b/>
                <w:bCs/>
              </w:rPr>
            </w:pPr>
            <w:r w:rsidRPr="006C02B8">
              <w:rPr>
                <w:rFonts w:eastAsia="Aptos"/>
                <w:b/>
                <w:bCs/>
              </w:rPr>
              <w:t>Description</w:t>
            </w:r>
          </w:p>
        </w:tc>
      </w:tr>
      <w:tr w:rsidR="004C71CF" w:rsidRPr="006C02B8" w14:paraId="59B09449" w14:textId="77777777" w:rsidTr="00BF39A2">
        <w:trPr>
          <w:trHeight w:val="300"/>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6E746F5D" w14:textId="77777777" w:rsidR="004C71CF" w:rsidRPr="006C02B8" w:rsidRDefault="004C71CF" w:rsidP="00BF39A2">
            <w:pPr>
              <w:spacing w:after="160" w:line="257" w:lineRule="auto"/>
              <w:rPr>
                <w:rFonts w:eastAsia="Aptos"/>
              </w:rPr>
            </w:pPr>
            <w:r w:rsidRPr="006C02B8">
              <w:rPr>
                <w:szCs w:val="18"/>
              </w:rPr>
              <w:t>eyesInfo</w:t>
            </w:r>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03E13428" w14:textId="77777777" w:rsidR="004C71CF" w:rsidRPr="006C02B8" w:rsidRDefault="004C71CF" w:rsidP="00BF39A2">
            <w:pPr>
              <w:spacing w:after="160" w:line="257" w:lineRule="auto"/>
              <w:rPr>
                <w:rFonts w:eastAsia="Aptos"/>
              </w:rPr>
            </w:pPr>
            <w:r w:rsidRPr="006C02B8">
              <w:rPr>
                <w:szCs w:val="18"/>
              </w:rPr>
              <w:t>Object</w:t>
            </w:r>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719A8F43" w14:textId="77777777" w:rsidR="004C71CF" w:rsidRPr="006C02B8" w:rsidRDefault="004C71CF" w:rsidP="00BF39A2">
            <w:pPr>
              <w:spacing w:after="160" w:line="257" w:lineRule="auto"/>
              <w:rPr>
                <w:rFonts w:eastAsia="Aptos"/>
              </w:rPr>
            </w:pPr>
            <w:r w:rsidRPr="006C02B8">
              <w:rPr>
                <w:szCs w:val="18"/>
              </w:rPr>
              <w:t>1..1</w:t>
            </w:r>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5176E809" w14:textId="77777777" w:rsidR="004C71CF" w:rsidRPr="006C02B8" w:rsidRDefault="004C71CF" w:rsidP="00BF39A2">
            <w:pPr>
              <w:spacing w:after="160" w:line="257" w:lineRule="auto"/>
              <w:rPr>
                <w:rFonts w:eastAsia="Aptos"/>
              </w:rPr>
            </w:pPr>
            <w:r w:rsidRPr="006C02B8">
              <w:rPr>
                <w:szCs w:val="18"/>
              </w:rPr>
              <w:t>An array of eye information objects corresponding to past and current eyes status for the viewer.</w:t>
            </w:r>
          </w:p>
        </w:tc>
      </w:tr>
      <w:tr w:rsidR="004C71CF" w:rsidRPr="006C02B8" w14:paraId="2E137116" w14:textId="77777777" w:rsidTr="00BF39A2">
        <w:trPr>
          <w:trHeight w:val="300"/>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66358763" w14:textId="77777777" w:rsidR="004C71CF" w:rsidRPr="006C02B8" w:rsidRDefault="004C71CF" w:rsidP="00BF39A2">
            <w:pPr>
              <w:spacing w:after="160" w:line="257" w:lineRule="auto"/>
              <w:rPr>
                <w:rFonts w:eastAsia="Aptos"/>
              </w:rPr>
            </w:pPr>
            <w:r w:rsidRPr="006C02B8">
              <w:rPr>
                <w:szCs w:val="18"/>
              </w:rPr>
              <w:t>eyesStatus</w:t>
            </w:r>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2E97DD1F" w14:textId="77777777" w:rsidR="004C71CF" w:rsidRPr="006C02B8" w:rsidRDefault="004C71CF" w:rsidP="00BF39A2">
            <w:pPr>
              <w:spacing w:after="160" w:line="257" w:lineRule="auto"/>
              <w:rPr>
                <w:rFonts w:eastAsia="Aptos"/>
              </w:rPr>
            </w:pPr>
            <w:r w:rsidRPr="006C02B8">
              <w:rPr>
                <w:szCs w:val="18"/>
              </w:rPr>
              <w:t>number</w:t>
            </w:r>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130AC748" w14:textId="77777777" w:rsidR="004C71CF" w:rsidRPr="006C02B8" w:rsidRDefault="004C71CF" w:rsidP="00BF39A2">
            <w:pPr>
              <w:spacing w:after="160" w:line="257" w:lineRule="auto"/>
              <w:rPr>
                <w:rFonts w:eastAsia="Aptos"/>
              </w:rPr>
            </w:pPr>
            <w:r w:rsidRPr="006C02B8">
              <w:rPr>
                <w:szCs w:val="18"/>
              </w:rPr>
              <w:t>1..1</w:t>
            </w:r>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1F8BC08B" w14:textId="514C09D9" w:rsidR="004C71CF" w:rsidRDefault="004C71CF" w:rsidP="0071268D">
            <w:pPr>
              <w:spacing w:after="0"/>
              <w:rPr>
                <w:szCs w:val="18"/>
              </w:rPr>
            </w:pPr>
            <w:r w:rsidRPr="006C02B8">
              <w:rPr>
                <w:szCs w:val="18"/>
              </w:rPr>
              <w:t>The current eyes status</w:t>
            </w:r>
            <w:r>
              <w:rPr>
                <w:szCs w:val="18"/>
              </w:rPr>
              <w:t>, e.g.:</w:t>
            </w:r>
          </w:p>
          <w:p w14:paraId="4F664E7D" w14:textId="77777777" w:rsidR="004C71CF" w:rsidRPr="00C742F3" w:rsidRDefault="004C71CF" w:rsidP="0071268D">
            <w:pPr>
              <w:spacing w:after="0"/>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71268D">
            <w:pPr>
              <w:spacing w:after="0"/>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71268D">
            <w:pPr>
              <w:spacing w:after="0"/>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71268D">
            <w:pPr>
              <w:spacing w:after="0"/>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BF39A2">
        <w:trPr>
          <w:trHeight w:val="300"/>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3AE62F63" w14:textId="77777777" w:rsidR="004C71CF" w:rsidRPr="006C02B8" w:rsidRDefault="004C71CF" w:rsidP="00BF39A2">
            <w:pPr>
              <w:spacing w:after="160" w:line="257" w:lineRule="auto"/>
              <w:rPr>
                <w:rFonts w:eastAsia="Aptos"/>
              </w:rPr>
            </w:pPr>
            <w:bookmarkStart w:id="687" w:name="_Hlk190868375"/>
            <w:r w:rsidRPr="006C02B8">
              <w:rPr>
                <w:szCs w:val="18"/>
              </w:rPr>
              <w:t>eyesStatistics</w:t>
            </w:r>
            <w:bookmarkEnd w:id="687"/>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2BB4AD00" w14:textId="77777777" w:rsidR="004C71CF" w:rsidRPr="006C02B8" w:rsidRDefault="004C71CF" w:rsidP="00BF39A2">
            <w:pPr>
              <w:spacing w:after="160" w:line="257" w:lineRule="auto"/>
              <w:rPr>
                <w:rFonts w:eastAsia="Aptos"/>
              </w:rPr>
            </w:pPr>
            <w:r w:rsidRPr="006C02B8">
              <w:rPr>
                <w:szCs w:val="18"/>
              </w:rPr>
              <w:t>Object</w:t>
            </w:r>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4D5DB024" w14:textId="77777777" w:rsidR="004C71CF" w:rsidRPr="006C02B8" w:rsidRDefault="004C71CF" w:rsidP="00BF39A2">
            <w:pPr>
              <w:spacing w:after="160" w:line="257" w:lineRule="auto"/>
              <w:rPr>
                <w:rFonts w:eastAsia="Aptos"/>
              </w:rPr>
            </w:pPr>
            <w:r w:rsidRPr="006C02B8">
              <w:rPr>
                <w:szCs w:val="18"/>
              </w:rPr>
              <w:t>1..1</w:t>
            </w:r>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1E3B386F" w14:textId="77777777" w:rsidR="004C71CF" w:rsidRPr="006C02B8" w:rsidRDefault="004C71CF" w:rsidP="00BF39A2">
            <w:pPr>
              <w:spacing w:after="160" w:line="257" w:lineRule="auto"/>
              <w:rPr>
                <w:rFonts w:eastAsia="Aptos"/>
              </w:rPr>
            </w:pPr>
            <w:r w:rsidRPr="006C02B8">
              <w:rPr>
                <w:szCs w:val="18"/>
              </w:rPr>
              <w:t>The current viewer eyes statistics</w:t>
            </w:r>
          </w:p>
        </w:tc>
      </w:tr>
      <w:tr w:rsidR="004C71CF" w:rsidRPr="006C02B8" w14:paraId="7384E489" w14:textId="77777777" w:rsidTr="00BF39A2">
        <w:trPr>
          <w:trHeight w:val="300"/>
        </w:trPr>
        <w:tc>
          <w:tcPr>
            <w:tcW w:w="2244" w:type="dxa"/>
            <w:tcBorders>
              <w:top w:val="single" w:sz="8" w:space="0" w:color="auto"/>
              <w:left w:val="single" w:sz="8" w:space="0" w:color="auto"/>
              <w:bottom w:val="single" w:sz="8" w:space="0" w:color="auto"/>
              <w:right w:val="single" w:sz="8" w:space="0" w:color="auto"/>
            </w:tcBorders>
            <w:tcMar>
              <w:left w:w="108" w:type="dxa"/>
              <w:right w:w="108" w:type="dxa"/>
            </w:tcMar>
          </w:tcPr>
          <w:p w14:paraId="11336A81" w14:textId="77777777" w:rsidR="004C71CF" w:rsidRPr="006C02B8" w:rsidRDefault="004C71CF" w:rsidP="00BF39A2">
            <w:pPr>
              <w:spacing w:after="160" w:line="257" w:lineRule="auto"/>
              <w:rPr>
                <w:rFonts w:eastAsia="Aptos"/>
              </w:rPr>
            </w:pPr>
            <w:r>
              <w:rPr>
                <w:rFonts w:hint="eastAsia"/>
                <w:szCs w:val="18"/>
                <w:lang w:eastAsia="zh-CN"/>
              </w:rPr>
              <w:t xml:space="preserve">      </w:t>
            </w:r>
            <w:r w:rsidRPr="006C02B8">
              <w:rPr>
                <w:szCs w:val="18"/>
              </w:rPr>
              <w:t>averageDuration</w:t>
            </w:r>
          </w:p>
        </w:tc>
        <w:tc>
          <w:tcPr>
            <w:tcW w:w="1372" w:type="dxa"/>
            <w:tcBorders>
              <w:top w:val="single" w:sz="8" w:space="0" w:color="auto"/>
              <w:left w:val="single" w:sz="8" w:space="0" w:color="auto"/>
              <w:bottom w:val="single" w:sz="8" w:space="0" w:color="auto"/>
              <w:right w:val="single" w:sz="8" w:space="0" w:color="auto"/>
            </w:tcBorders>
            <w:tcMar>
              <w:left w:w="108" w:type="dxa"/>
              <w:right w:w="108" w:type="dxa"/>
            </w:tcMar>
          </w:tcPr>
          <w:p w14:paraId="7C8987F0" w14:textId="77777777" w:rsidR="004C71CF" w:rsidRPr="006C02B8" w:rsidRDefault="004C71CF" w:rsidP="00BF39A2">
            <w:pPr>
              <w:spacing w:after="160" w:line="257" w:lineRule="auto"/>
              <w:rPr>
                <w:rFonts w:eastAsia="Aptos"/>
              </w:rPr>
            </w:pPr>
            <w:r w:rsidRPr="006C02B8">
              <w:rPr>
                <w:szCs w:val="18"/>
              </w:rPr>
              <w:t>number</w:t>
            </w:r>
          </w:p>
        </w:tc>
        <w:tc>
          <w:tcPr>
            <w:tcW w:w="1751" w:type="dxa"/>
            <w:tcBorders>
              <w:top w:val="single" w:sz="8" w:space="0" w:color="auto"/>
              <w:left w:val="single" w:sz="8" w:space="0" w:color="auto"/>
              <w:bottom w:val="single" w:sz="8" w:space="0" w:color="auto"/>
              <w:right w:val="single" w:sz="8" w:space="0" w:color="auto"/>
            </w:tcBorders>
            <w:tcMar>
              <w:left w:w="108" w:type="dxa"/>
              <w:right w:w="108" w:type="dxa"/>
            </w:tcMar>
          </w:tcPr>
          <w:p w14:paraId="4331016A" w14:textId="77777777" w:rsidR="004C71CF" w:rsidRPr="006C02B8" w:rsidRDefault="004C71CF" w:rsidP="00BF39A2">
            <w:pPr>
              <w:spacing w:after="160" w:line="257" w:lineRule="auto"/>
              <w:rPr>
                <w:rFonts w:eastAsia="Aptos"/>
              </w:rPr>
            </w:pPr>
            <w:r w:rsidRPr="006C02B8">
              <w:rPr>
                <w:szCs w:val="18"/>
              </w:rPr>
              <w:t>1…3</w:t>
            </w:r>
          </w:p>
        </w:tc>
        <w:tc>
          <w:tcPr>
            <w:tcW w:w="3649" w:type="dxa"/>
            <w:tcBorders>
              <w:top w:val="single" w:sz="8" w:space="0" w:color="auto"/>
              <w:left w:val="single" w:sz="8" w:space="0" w:color="auto"/>
              <w:bottom w:val="single" w:sz="8" w:space="0" w:color="auto"/>
              <w:right w:val="single" w:sz="8" w:space="0" w:color="auto"/>
            </w:tcBorders>
            <w:tcMar>
              <w:left w:w="108" w:type="dxa"/>
              <w:right w:w="108" w:type="dxa"/>
            </w:tcMar>
          </w:tcPr>
          <w:p w14:paraId="4A1029D5" w14:textId="77777777" w:rsidR="004C71CF" w:rsidRPr="006C02B8" w:rsidRDefault="004C71CF" w:rsidP="0071268D">
            <w:pPr>
              <w:spacing w:after="0"/>
              <w:rPr>
                <w:szCs w:val="18"/>
              </w:rPr>
            </w:pPr>
            <w:r w:rsidRPr="006C02B8">
              <w:rPr>
                <w:szCs w:val="18"/>
              </w:rPr>
              <w:t>Array of average eyes duration for the viewer</w:t>
            </w:r>
            <w:r>
              <w:rPr>
                <w:szCs w:val="18"/>
              </w:rPr>
              <w:t>, e.g.:</w:t>
            </w:r>
          </w:p>
          <w:p w14:paraId="6921A08D" w14:textId="77777777" w:rsidR="004C71CF" w:rsidRPr="006C02B8" w:rsidRDefault="004C71CF" w:rsidP="0071268D">
            <w:pPr>
              <w:spacing w:after="0"/>
              <w:rPr>
                <w:szCs w:val="18"/>
              </w:rPr>
            </w:pPr>
            <w:r>
              <w:rPr>
                <w:szCs w:val="18"/>
              </w:rPr>
              <w:t xml:space="preserve">[1] represents </w:t>
            </w:r>
            <w:r w:rsidRPr="006C02B8">
              <w:rPr>
                <w:szCs w:val="18"/>
              </w:rPr>
              <w:t>average closing time</w:t>
            </w:r>
            <w:r>
              <w:rPr>
                <w:szCs w:val="18"/>
              </w:rPr>
              <w:t xml:space="preserve">, </w:t>
            </w:r>
          </w:p>
          <w:p w14:paraId="4A1928B3" w14:textId="77777777" w:rsidR="004C71CF" w:rsidRPr="006C02B8" w:rsidRDefault="004C71CF" w:rsidP="0071268D">
            <w:pPr>
              <w:spacing w:after="0"/>
              <w:rPr>
                <w:szCs w:val="18"/>
              </w:rPr>
            </w:pPr>
            <w:r w:rsidRPr="006C02B8">
              <w:rPr>
                <w:szCs w:val="18"/>
              </w:rPr>
              <w:t>[2]</w:t>
            </w:r>
            <w:r>
              <w:rPr>
                <w:szCs w:val="18"/>
              </w:rPr>
              <w:t xml:space="preserve"> represents </w:t>
            </w:r>
            <w:r w:rsidRPr="006C02B8">
              <w:rPr>
                <w:szCs w:val="18"/>
              </w:rPr>
              <w:t>average closed time</w:t>
            </w:r>
          </w:p>
          <w:p w14:paraId="423B2EF2" w14:textId="77777777" w:rsidR="004C71CF" w:rsidRPr="006C02B8" w:rsidRDefault="004C71CF" w:rsidP="0071268D">
            <w:pPr>
              <w:spacing w:after="0" w:line="257" w:lineRule="auto"/>
              <w:rPr>
                <w:rFonts w:eastAsia="Aptos"/>
              </w:rPr>
            </w:pPr>
            <w:r w:rsidRPr="006C02B8">
              <w:rPr>
                <w:szCs w:val="18"/>
              </w:rPr>
              <w:t>[3]</w:t>
            </w:r>
            <w:r>
              <w:rPr>
                <w:szCs w:val="18"/>
              </w:rPr>
              <w:t xml:space="preserve"> represents </w:t>
            </w:r>
            <w:r w:rsidRPr="006C02B8">
              <w:rPr>
                <w:szCs w:val="18"/>
              </w:rPr>
              <w:t>average opening time</w:t>
            </w:r>
          </w:p>
        </w:tc>
      </w:tr>
      <w:tr w:rsidR="004C71CF" w:rsidRPr="006C02B8" w14:paraId="2916E621" w14:textId="77777777" w:rsidTr="00BF39A2">
        <w:trPr>
          <w:trHeight w:val="300"/>
        </w:trPr>
        <w:tc>
          <w:tcPr>
            <w:tcW w:w="2244"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C4047D1" w14:textId="77777777" w:rsidR="004C71CF" w:rsidRPr="006C02B8" w:rsidRDefault="004C71CF" w:rsidP="00BF39A2">
            <w:pPr>
              <w:spacing w:after="160" w:line="257" w:lineRule="auto"/>
              <w:rPr>
                <w:szCs w:val="18"/>
              </w:rPr>
            </w:pPr>
            <w:r>
              <w:rPr>
                <w:rFonts w:hint="eastAsia"/>
                <w:szCs w:val="18"/>
                <w:lang w:eastAsia="zh-CN"/>
              </w:rPr>
              <w:t xml:space="preserve">      </w:t>
            </w:r>
            <w:r w:rsidRPr="006C02B8">
              <w:rPr>
                <w:szCs w:val="18"/>
              </w:rPr>
              <w:t>averageInterval</w:t>
            </w:r>
          </w:p>
        </w:tc>
        <w:tc>
          <w:tcPr>
            <w:tcW w:w="137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90FF411" w14:textId="77777777" w:rsidR="004C71CF" w:rsidRPr="006C02B8" w:rsidRDefault="004C71CF" w:rsidP="00BF39A2">
            <w:pPr>
              <w:spacing w:after="160" w:line="257" w:lineRule="auto"/>
              <w:rPr>
                <w:szCs w:val="18"/>
              </w:rPr>
            </w:pPr>
            <w:r w:rsidRPr="006C02B8">
              <w:rPr>
                <w:szCs w:val="18"/>
              </w:rPr>
              <w:t>number</w:t>
            </w:r>
          </w:p>
        </w:tc>
        <w:tc>
          <w:tcPr>
            <w:tcW w:w="175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4131388" w14:textId="77777777" w:rsidR="004C71CF" w:rsidRPr="006C02B8" w:rsidRDefault="004C71CF" w:rsidP="00BF39A2">
            <w:pPr>
              <w:spacing w:after="160" w:line="257" w:lineRule="auto"/>
              <w:rPr>
                <w:szCs w:val="18"/>
              </w:rPr>
            </w:pPr>
            <w:r w:rsidRPr="006C02B8">
              <w:rPr>
                <w:szCs w:val="18"/>
              </w:rPr>
              <w:t>1..1</w:t>
            </w:r>
          </w:p>
        </w:tc>
        <w:tc>
          <w:tcPr>
            <w:tcW w:w="3649"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7AE11CB3" w14:textId="77777777" w:rsidR="004C71CF" w:rsidRPr="006C02B8" w:rsidRDefault="004C71CF" w:rsidP="00BF39A2">
            <w:pPr>
              <w:rPr>
                <w:szCs w:val="18"/>
              </w:rPr>
            </w:pPr>
            <w:r w:rsidRPr="006C02B8">
              <w:rPr>
                <w:szCs w:val="18"/>
              </w:rPr>
              <w:t>Average interval between two eye blinking</w:t>
            </w:r>
            <w:r>
              <w:rPr>
                <w:szCs w:val="18"/>
              </w:rPr>
              <w:t>.</w:t>
            </w:r>
          </w:p>
        </w:tc>
      </w:tr>
      <w:tr w:rsidR="004C71CF" w:rsidRPr="006C02B8" w14:paraId="5EEAD8E6" w14:textId="77777777" w:rsidTr="00BF39A2">
        <w:trPr>
          <w:trHeight w:val="300"/>
        </w:trPr>
        <w:tc>
          <w:tcPr>
            <w:tcW w:w="2244"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E87576D" w14:textId="77777777" w:rsidR="004C71CF" w:rsidRPr="006C02B8" w:rsidRDefault="004C71CF" w:rsidP="00BF39A2">
            <w:pPr>
              <w:spacing w:after="160" w:line="257" w:lineRule="auto"/>
              <w:rPr>
                <w:szCs w:val="18"/>
              </w:rPr>
            </w:pPr>
            <w:r w:rsidRPr="006C02B8">
              <w:rPr>
                <w:szCs w:val="18"/>
              </w:rPr>
              <w:t>elapsedTime</w:t>
            </w:r>
          </w:p>
        </w:tc>
        <w:tc>
          <w:tcPr>
            <w:tcW w:w="1372"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931EFD3" w14:textId="77777777" w:rsidR="004C71CF" w:rsidRPr="006C02B8" w:rsidRDefault="004C71CF" w:rsidP="00BF39A2">
            <w:pPr>
              <w:spacing w:after="160" w:line="257" w:lineRule="auto"/>
              <w:rPr>
                <w:szCs w:val="18"/>
              </w:rPr>
            </w:pPr>
            <w:r w:rsidRPr="006C02B8">
              <w:rPr>
                <w:szCs w:val="18"/>
              </w:rPr>
              <w:t>Number</w:t>
            </w:r>
          </w:p>
        </w:tc>
        <w:tc>
          <w:tcPr>
            <w:tcW w:w="1751"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BCA5BF9" w14:textId="77777777" w:rsidR="004C71CF" w:rsidRPr="006C02B8" w:rsidRDefault="004C71CF" w:rsidP="00BF39A2">
            <w:pPr>
              <w:spacing w:after="160" w:line="257" w:lineRule="auto"/>
              <w:rPr>
                <w:szCs w:val="18"/>
              </w:rPr>
            </w:pPr>
            <w:r w:rsidRPr="006C02B8">
              <w:rPr>
                <w:szCs w:val="18"/>
              </w:rPr>
              <w:t>0…n</w:t>
            </w:r>
          </w:p>
        </w:tc>
        <w:tc>
          <w:tcPr>
            <w:tcW w:w="3649"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D3755FE" w14:textId="438271AC" w:rsidR="004C71CF" w:rsidRPr="006C02B8" w:rsidRDefault="004C71CF" w:rsidP="00BF39A2">
            <w:pPr>
              <w:rPr>
                <w:szCs w:val="18"/>
              </w:rPr>
            </w:pPr>
            <w:r>
              <w:rPr>
                <w:rFonts w:hint="eastAsia"/>
                <w:szCs w:val="18"/>
                <w:lang w:eastAsia="zh-CN"/>
              </w:rPr>
              <w:t>Time expressed in m</w:t>
            </w:r>
            <w:r w:rsidRPr="006C02B8">
              <w:rPr>
                <w:szCs w:val="18"/>
              </w:rPr>
              <w:t xml:space="preserve">illiseconds since </w:t>
            </w:r>
            <w:r>
              <w:rPr>
                <w:rFonts w:hint="eastAsia"/>
                <w:szCs w:val="18"/>
                <w:lang w:eastAsia="zh-CN"/>
              </w:rPr>
              <w:t>the last</w:t>
            </w:r>
            <w:r w:rsidRPr="006C02B8">
              <w:rPr>
                <w:szCs w:val="18"/>
              </w:rPr>
              <w:t xml:space="preserve"> eyes open status</w:t>
            </w:r>
            <w:r>
              <w:rPr>
                <w:szCs w:val="18"/>
              </w:rPr>
              <w:t>.</w:t>
            </w:r>
          </w:p>
        </w:tc>
      </w:tr>
    </w:tbl>
    <w:p w14:paraId="728FD169" w14:textId="77777777" w:rsidR="004C71CF" w:rsidRPr="006C02B8" w:rsidRDefault="004C71CF" w:rsidP="004C71CF">
      <w:pPr>
        <w:jc w:val="both"/>
        <w:rPr>
          <w:sz w:val="18"/>
          <w:szCs w:val="18"/>
        </w:rPr>
      </w:pPr>
    </w:p>
    <w:p w14:paraId="1A3069F9" w14:textId="3B3E13BD" w:rsidR="00754B5C" w:rsidRDefault="00754B5C" w:rsidP="0071268D">
      <w:pPr>
        <w:pStyle w:val="Heading2"/>
      </w:pPr>
      <w:bookmarkStart w:id="688" w:name="_Toc190891449"/>
      <w:bookmarkStart w:id="689" w:name="_Toc190891592"/>
      <w:bookmarkStart w:id="690" w:name="_Toc190891761"/>
      <w:bookmarkStart w:id="691" w:name="_Toc190892036"/>
      <w:bookmarkStart w:id="692" w:name="_Toc190892871"/>
      <w:bookmarkStart w:id="693" w:name="_Toc190941207"/>
      <w:bookmarkStart w:id="694" w:name="_Toc190952114"/>
      <w:bookmarkEnd w:id="684"/>
      <w:r>
        <w:t>A.</w:t>
      </w:r>
      <w:r w:rsidR="004B3D6F">
        <w:t>2</w:t>
      </w:r>
      <w:r>
        <w:t>.</w:t>
      </w:r>
      <w:r w:rsidR="004B3D6F">
        <w:t>7</w:t>
      </w:r>
      <w:r w:rsidR="005556D4">
        <w:tab/>
      </w:r>
      <w:r>
        <w:t>Asset Request</w:t>
      </w:r>
      <w:bookmarkEnd w:id="688"/>
      <w:bookmarkEnd w:id="689"/>
      <w:bookmarkEnd w:id="690"/>
      <w:bookmarkEnd w:id="691"/>
      <w:bookmarkEnd w:id="692"/>
      <w:bookmarkEnd w:id="693"/>
      <w:bookmarkEnd w:id="694"/>
      <w:r>
        <w:t xml:space="preserve"> </w:t>
      </w:r>
    </w:p>
    <w:p w14:paraId="4E5E4481" w14:textId="5E191C22" w:rsidR="00754B5C" w:rsidRDefault="00754B5C" w:rsidP="00754B5C">
      <w:pPr>
        <w:rPr>
          <w:rFonts w:eastAsia="Times New Roman"/>
        </w:rPr>
      </w:pPr>
      <w:r>
        <w:t>An SR-DCMTSI client that supports the split rendering shall support the asset request messages below</w:t>
      </w:r>
      <w:r w:rsidR="00275CD2">
        <w:t xml:space="preserve">. </w:t>
      </w:r>
    </w:p>
    <w:p w14:paraId="1176FAE8" w14:textId="2626E9BB" w:rsidR="00754B5C" w:rsidRDefault="00754B5C" w:rsidP="0071268D">
      <w:pPr>
        <w:pStyle w:val="TH"/>
      </w:pPr>
      <w:r>
        <w:lastRenderedPageBreak/>
        <w:t>Table A.</w:t>
      </w:r>
      <w:r w:rsidR="004B3D6F">
        <w:t>2</w:t>
      </w:r>
      <w:r>
        <w:t>.</w:t>
      </w:r>
      <w:r w:rsidR="004B3D6F">
        <w:t>7</w:t>
      </w:r>
      <w:r>
        <w:t>-1 Message format for asset requests</w:t>
      </w:r>
    </w:p>
    <w:tbl>
      <w:tblPr>
        <w:tblW w:w="0" w:type="auto"/>
        <w:tblLayout w:type="fixed"/>
        <w:tblLook w:val="04A0" w:firstRow="1" w:lastRow="0" w:firstColumn="1" w:lastColumn="0" w:noHBand="0" w:noVBand="1"/>
      </w:tblPr>
      <w:tblGrid>
        <w:gridCol w:w="2244"/>
        <w:gridCol w:w="1372"/>
        <w:gridCol w:w="1751"/>
        <w:gridCol w:w="3649"/>
      </w:tblGrid>
      <w:tr w:rsidR="00754B5C" w14:paraId="7A46706D" w14:textId="77777777" w:rsidTr="00754B5C">
        <w:trPr>
          <w:trHeight w:val="300"/>
        </w:trPr>
        <w:tc>
          <w:tcPr>
            <w:tcW w:w="2244" w:type="dxa"/>
            <w:tcBorders>
              <w:top w:val="single" w:sz="8" w:space="0" w:color="auto"/>
              <w:left w:val="single" w:sz="8" w:space="0" w:color="auto"/>
              <w:bottom w:val="single" w:sz="8" w:space="0" w:color="auto"/>
              <w:right w:val="single" w:sz="8" w:space="0" w:color="auto"/>
            </w:tcBorders>
            <w:hideMark/>
          </w:tcPr>
          <w:p w14:paraId="1C845B4B" w14:textId="77777777" w:rsidR="00754B5C" w:rsidRDefault="00754B5C">
            <w:pPr>
              <w:jc w:val="center"/>
              <w:rPr>
                <w:rFonts w:eastAsia="Times New Roman"/>
                <w:b/>
                <w:bCs/>
                <w:kern w:val="2"/>
              </w:rPr>
            </w:pPr>
            <w:r>
              <w:rPr>
                <w:b/>
                <w:bCs/>
                <w:kern w:val="2"/>
              </w:rPr>
              <w:t>Name</w:t>
            </w:r>
          </w:p>
        </w:tc>
        <w:tc>
          <w:tcPr>
            <w:tcW w:w="1372" w:type="dxa"/>
            <w:tcBorders>
              <w:top w:val="single" w:sz="8" w:space="0" w:color="auto"/>
              <w:left w:val="single" w:sz="8" w:space="0" w:color="auto"/>
              <w:bottom w:val="single" w:sz="8" w:space="0" w:color="auto"/>
              <w:right w:val="single" w:sz="8" w:space="0" w:color="auto"/>
            </w:tcBorders>
            <w:hideMark/>
          </w:tcPr>
          <w:p w14:paraId="1CAF0AE3" w14:textId="77777777" w:rsidR="00754B5C" w:rsidRDefault="00754B5C">
            <w:pPr>
              <w:jc w:val="center"/>
              <w:rPr>
                <w:b/>
                <w:bCs/>
                <w:kern w:val="2"/>
              </w:rPr>
            </w:pPr>
            <w:r>
              <w:rPr>
                <w:b/>
                <w:bCs/>
                <w:kern w:val="2"/>
              </w:rPr>
              <w:t>Type</w:t>
            </w:r>
          </w:p>
        </w:tc>
        <w:tc>
          <w:tcPr>
            <w:tcW w:w="1751" w:type="dxa"/>
            <w:tcBorders>
              <w:top w:val="single" w:sz="8" w:space="0" w:color="auto"/>
              <w:left w:val="single" w:sz="8" w:space="0" w:color="auto"/>
              <w:bottom w:val="single" w:sz="8" w:space="0" w:color="auto"/>
              <w:right w:val="single" w:sz="8" w:space="0" w:color="auto"/>
            </w:tcBorders>
            <w:hideMark/>
          </w:tcPr>
          <w:p w14:paraId="02417A9D" w14:textId="77777777" w:rsidR="00754B5C" w:rsidRDefault="00754B5C">
            <w:pPr>
              <w:jc w:val="center"/>
              <w:rPr>
                <w:b/>
                <w:bCs/>
                <w:kern w:val="2"/>
              </w:rPr>
            </w:pPr>
            <w:r>
              <w:rPr>
                <w:b/>
                <w:bCs/>
                <w:kern w:val="2"/>
              </w:rPr>
              <w:t>Cardinality</w:t>
            </w:r>
          </w:p>
        </w:tc>
        <w:tc>
          <w:tcPr>
            <w:tcW w:w="3649" w:type="dxa"/>
            <w:tcBorders>
              <w:top w:val="single" w:sz="8" w:space="0" w:color="auto"/>
              <w:left w:val="single" w:sz="8" w:space="0" w:color="auto"/>
              <w:bottom w:val="single" w:sz="8" w:space="0" w:color="auto"/>
              <w:right w:val="single" w:sz="8" w:space="0" w:color="auto"/>
            </w:tcBorders>
            <w:hideMark/>
          </w:tcPr>
          <w:p w14:paraId="25098BD7" w14:textId="77777777" w:rsidR="00754B5C" w:rsidRDefault="00754B5C">
            <w:pPr>
              <w:jc w:val="center"/>
              <w:rPr>
                <w:b/>
                <w:bCs/>
                <w:kern w:val="2"/>
              </w:rPr>
            </w:pPr>
            <w:r>
              <w:rPr>
                <w:b/>
                <w:bCs/>
                <w:kern w:val="2"/>
              </w:rPr>
              <w:t>Description</w:t>
            </w:r>
          </w:p>
        </w:tc>
      </w:tr>
      <w:tr w:rsidR="00754B5C" w14:paraId="00B57007" w14:textId="77777777" w:rsidTr="00754B5C">
        <w:trPr>
          <w:trHeight w:val="300"/>
        </w:trPr>
        <w:tc>
          <w:tcPr>
            <w:tcW w:w="2244" w:type="dxa"/>
            <w:tcBorders>
              <w:top w:val="single" w:sz="8" w:space="0" w:color="auto"/>
              <w:left w:val="single" w:sz="8" w:space="0" w:color="auto"/>
              <w:bottom w:val="single" w:sz="8" w:space="0" w:color="auto"/>
              <w:right w:val="single" w:sz="8" w:space="0" w:color="auto"/>
            </w:tcBorders>
            <w:hideMark/>
          </w:tcPr>
          <w:p w14:paraId="7B53F4B7" w14:textId="77777777" w:rsidR="00754B5C" w:rsidRDefault="00754B5C">
            <w:pPr>
              <w:rPr>
                <w:kern w:val="2"/>
              </w:rPr>
            </w:pPr>
            <w:r>
              <w:rPr>
                <w:kern w:val="2"/>
              </w:rPr>
              <w:t>id</w:t>
            </w:r>
          </w:p>
        </w:tc>
        <w:tc>
          <w:tcPr>
            <w:tcW w:w="1372" w:type="dxa"/>
            <w:tcBorders>
              <w:top w:val="single" w:sz="8" w:space="0" w:color="auto"/>
              <w:left w:val="single" w:sz="8" w:space="0" w:color="auto"/>
              <w:bottom w:val="single" w:sz="8" w:space="0" w:color="auto"/>
              <w:right w:val="single" w:sz="8" w:space="0" w:color="auto"/>
            </w:tcBorders>
            <w:hideMark/>
          </w:tcPr>
          <w:p w14:paraId="5EDFF8B4" w14:textId="77777777" w:rsidR="00754B5C" w:rsidRDefault="00754B5C">
            <w:pPr>
              <w:rPr>
                <w:kern w:val="2"/>
              </w:rPr>
            </w:pPr>
            <w:r>
              <w:rPr>
                <w:kern w:val="2"/>
              </w:rPr>
              <w:t>string</w:t>
            </w:r>
          </w:p>
        </w:tc>
        <w:tc>
          <w:tcPr>
            <w:tcW w:w="1751" w:type="dxa"/>
            <w:tcBorders>
              <w:top w:val="single" w:sz="8" w:space="0" w:color="auto"/>
              <w:left w:val="single" w:sz="8" w:space="0" w:color="auto"/>
              <w:bottom w:val="single" w:sz="8" w:space="0" w:color="auto"/>
              <w:right w:val="single" w:sz="8" w:space="0" w:color="auto"/>
            </w:tcBorders>
            <w:hideMark/>
          </w:tcPr>
          <w:p w14:paraId="515504B4" w14:textId="77777777" w:rsidR="00754B5C" w:rsidRDefault="00754B5C">
            <w:pPr>
              <w:rPr>
                <w:kern w:val="2"/>
              </w:rPr>
            </w:pPr>
            <w:r>
              <w:rPr>
                <w:kern w:val="2"/>
              </w:rPr>
              <w:t>1..1</w:t>
            </w:r>
          </w:p>
        </w:tc>
        <w:tc>
          <w:tcPr>
            <w:tcW w:w="3649" w:type="dxa"/>
            <w:tcBorders>
              <w:top w:val="single" w:sz="8" w:space="0" w:color="auto"/>
              <w:left w:val="single" w:sz="8" w:space="0" w:color="auto"/>
              <w:bottom w:val="single" w:sz="8" w:space="0" w:color="auto"/>
              <w:right w:val="single" w:sz="8" w:space="0" w:color="auto"/>
            </w:tcBorders>
            <w:hideMark/>
          </w:tcPr>
          <w:p w14:paraId="45A25C22" w14:textId="77777777" w:rsidR="00754B5C" w:rsidRDefault="00754B5C">
            <w:pPr>
              <w:rPr>
                <w:kern w:val="2"/>
              </w:rPr>
            </w:pPr>
            <w:r>
              <w:rPr>
                <w:kern w:val="2"/>
              </w:rPr>
              <w:t>A unique identifier of the message in the scope of the data channel session.</w:t>
            </w:r>
          </w:p>
        </w:tc>
      </w:tr>
      <w:tr w:rsidR="00754B5C" w14:paraId="63E5A15F" w14:textId="77777777" w:rsidTr="00754B5C">
        <w:trPr>
          <w:trHeight w:val="300"/>
        </w:trPr>
        <w:tc>
          <w:tcPr>
            <w:tcW w:w="2244" w:type="dxa"/>
            <w:tcBorders>
              <w:top w:val="single" w:sz="8" w:space="0" w:color="auto"/>
              <w:left w:val="single" w:sz="8" w:space="0" w:color="auto"/>
              <w:bottom w:val="single" w:sz="8" w:space="0" w:color="auto"/>
              <w:right w:val="single" w:sz="8" w:space="0" w:color="auto"/>
            </w:tcBorders>
            <w:hideMark/>
          </w:tcPr>
          <w:p w14:paraId="4B9770B1" w14:textId="77777777" w:rsidR="00754B5C" w:rsidRDefault="00754B5C">
            <w:pPr>
              <w:rPr>
                <w:kern w:val="2"/>
              </w:rPr>
            </w:pPr>
            <w:r>
              <w:rPr>
                <w:kern w:val="2"/>
              </w:rPr>
              <w:t>type</w:t>
            </w:r>
          </w:p>
        </w:tc>
        <w:tc>
          <w:tcPr>
            <w:tcW w:w="1372" w:type="dxa"/>
            <w:tcBorders>
              <w:top w:val="single" w:sz="8" w:space="0" w:color="auto"/>
              <w:left w:val="single" w:sz="8" w:space="0" w:color="auto"/>
              <w:bottom w:val="single" w:sz="8" w:space="0" w:color="auto"/>
              <w:right w:val="single" w:sz="8" w:space="0" w:color="auto"/>
            </w:tcBorders>
            <w:hideMark/>
          </w:tcPr>
          <w:p w14:paraId="0BCB2054" w14:textId="77777777" w:rsidR="00754B5C" w:rsidRDefault="00754B5C">
            <w:pPr>
              <w:rPr>
                <w:kern w:val="2"/>
              </w:rPr>
            </w:pPr>
            <w:r>
              <w:rPr>
                <w:kern w:val="2"/>
              </w:rPr>
              <w:t>string</w:t>
            </w:r>
          </w:p>
        </w:tc>
        <w:tc>
          <w:tcPr>
            <w:tcW w:w="1751" w:type="dxa"/>
            <w:tcBorders>
              <w:top w:val="single" w:sz="8" w:space="0" w:color="auto"/>
              <w:left w:val="single" w:sz="8" w:space="0" w:color="auto"/>
              <w:bottom w:val="single" w:sz="8" w:space="0" w:color="auto"/>
              <w:right w:val="single" w:sz="8" w:space="0" w:color="auto"/>
            </w:tcBorders>
            <w:hideMark/>
          </w:tcPr>
          <w:p w14:paraId="0AA3F648" w14:textId="77777777" w:rsidR="00754B5C" w:rsidRDefault="00754B5C">
            <w:pPr>
              <w:rPr>
                <w:kern w:val="2"/>
              </w:rPr>
            </w:pPr>
            <w:r>
              <w:rPr>
                <w:kern w:val="2"/>
              </w:rPr>
              <w:t>1..1</w:t>
            </w:r>
          </w:p>
        </w:tc>
        <w:tc>
          <w:tcPr>
            <w:tcW w:w="3649" w:type="dxa"/>
            <w:tcBorders>
              <w:top w:val="single" w:sz="8" w:space="0" w:color="auto"/>
              <w:left w:val="single" w:sz="8" w:space="0" w:color="auto"/>
              <w:bottom w:val="single" w:sz="8" w:space="0" w:color="auto"/>
              <w:right w:val="single" w:sz="8" w:space="0" w:color="auto"/>
            </w:tcBorders>
            <w:hideMark/>
          </w:tcPr>
          <w:p w14:paraId="4F2BF1BC" w14:textId="77777777" w:rsidR="00754B5C" w:rsidRDefault="00754B5C">
            <w:pPr>
              <w:rPr>
                <w:kern w:val="2"/>
              </w:rPr>
            </w:pPr>
            <w:r>
              <w:rPr>
                <w:kern w:val="2"/>
              </w:rPr>
              <w:t>urn:3gpp:split-rendering:v1:asrp:sr-asset</w:t>
            </w:r>
          </w:p>
        </w:tc>
      </w:tr>
      <w:tr w:rsidR="00754B5C" w14:paraId="7FE8F285" w14:textId="77777777" w:rsidTr="00754B5C">
        <w:trPr>
          <w:trHeight w:val="300"/>
        </w:trPr>
        <w:tc>
          <w:tcPr>
            <w:tcW w:w="2244" w:type="dxa"/>
            <w:tcBorders>
              <w:top w:val="single" w:sz="8" w:space="0" w:color="auto"/>
              <w:left w:val="single" w:sz="8" w:space="0" w:color="auto"/>
              <w:bottom w:val="single" w:sz="8" w:space="0" w:color="auto"/>
              <w:right w:val="single" w:sz="8" w:space="0" w:color="auto"/>
            </w:tcBorders>
            <w:hideMark/>
          </w:tcPr>
          <w:p w14:paraId="7B6C9ED0" w14:textId="77777777" w:rsidR="00754B5C" w:rsidRDefault="00754B5C">
            <w:pPr>
              <w:rPr>
                <w:kern w:val="2"/>
              </w:rPr>
            </w:pPr>
            <w:r>
              <w:rPr>
                <w:kern w:val="2"/>
              </w:rPr>
              <w:t>message</w:t>
            </w:r>
          </w:p>
        </w:tc>
        <w:tc>
          <w:tcPr>
            <w:tcW w:w="1372" w:type="dxa"/>
            <w:tcBorders>
              <w:top w:val="single" w:sz="8" w:space="0" w:color="auto"/>
              <w:left w:val="single" w:sz="8" w:space="0" w:color="auto"/>
              <w:bottom w:val="single" w:sz="8" w:space="0" w:color="auto"/>
              <w:right w:val="single" w:sz="8" w:space="0" w:color="auto"/>
            </w:tcBorders>
            <w:hideMark/>
          </w:tcPr>
          <w:p w14:paraId="11158195" w14:textId="77777777" w:rsidR="00754B5C" w:rsidRDefault="00754B5C">
            <w:pPr>
              <w:rPr>
                <w:kern w:val="2"/>
              </w:rPr>
            </w:pPr>
            <w:r>
              <w:rPr>
                <w:kern w:val="2"/>
              </w:rPr>
              <w:t>Object</w:t>
            </w:r>
          </w:p>
        </w:tc>
        <w:tc>
          <w:tcPr>
            <w:tcW w:w="1751" w:type="dxa"/>
            <w:tcBorders>
              <w:top w:val="single" w:sz="8" w:space="0" w:color="auto"/>
              <w:left w:val="single" w:sz="8" w:space="0" w:color="auto"/>
              <w:bottom w:val="single" w:sz="8" w:space="0" w:color="auto"/>
              <w:right w:val="single" w:sz="8" w:space="0" w:color="auto"/>
            </w:tcBorders>
            <w:hideMark/>
          </w:tcPr>
          <w:p w14:paraId="0118F9E3" w14:textId="77777777" w:rsidR="00754B5C" w:rsidRDefault="00754B5C">
            <w:pPr>
              <w:rPr>
                <w:kern w:val="2"/>
              </w:rPr>
            </w:pPr>
            <w:r>
              <w:rPr>
                <w:kern w:val="2"/>
              </w:rPr>
              <w:t>1..1</w:t>
            </w:r>
          </w:p>
        </w:tc>
        <w:tc>
          <w:tcPr>
            <w:tcW w:w="3649" w:type="dxa"/>
            <w:tcBorders>
              <w:top w:val="single" w:sz="8" w:space="0" w:color="auto"/>
              <w:left w:val="single" w:sz="8" w:space="0" w:color="auto"/>
              <w:bottom w:val="single" w:sz="8" w:space="0" w:color="auto"/>
              <w:right w:val="single" w:sz="8" w:space="0" w:color="auto"/>
            </w:tcBorders>
            <w:hideMark/>
          </w:tcPr>
          <w:p w14:paraId="36373B41" w14:textId="77777777" w:rsidR="00754B5C" w:rsidRDefault="00754B5C">
            <w:pPr>
              <w:rPr>
                <w:kern w:val="2"/>
              </w:rPr>
            </w:pPr>
            <w:r>
              <w:rPr>
                <w:kern w:val="2"/>
              </w:rPr>
              <w:t xml:space="preserve">Message content </w:t>
            </w:r>
          </w:p>
        </w:tc>
      </w:tr>
      <w:tr w:rsidR="00754B5C" w14:paraId="7ED7A0F0" w14:textId="77777777" w:rsidTr="00754B5C">
        <w:trPr>
          <w:trHeight w:val="300"/>
        </w:trPr>
        <w:tc>
          <w:tcPr>
            <w:tcW w:w="2244" w:type="dxa"/>
            <w:tcBorders>
              <w:top w:val="single" w:sz="8" w:space="0" w:color="auto"/>
              <w:left w:val="single" w:sz="8" w:space="0" w:color="auto"/>
              <w:bottom w:val="single" w:sz="8" w:space="0" w:color="auto"/>
              <w:right w:val="single" w:sz="8" w:space="0" w:color="auto"/>
            </w:tcBorders>
            <w:hideMark/>
          </w:tcPr>
          <w:p w14:paraId="26ACCFAE" w14:textId="77777777" w:rsidR="00754B5C" w:rsidRDefault="00754B5C">
            <w:pPr>
              <w:rPr>
                <w:kern w:val="2"/>
              </w:rPr>
            </w:pPr>
            <w:r>
              <w:rPr>
                <w:kern w:val="2"/>
              </w:rPr>
              <w:t xml:space="preserve">      request</w:t>
            </w:r>
          </w:p>
        </w:tc>
        <w:tc>
          <w:tcPr>
            <w:tcW w:w="1372" w:type="dxa"/>
            <w:tcBorders>
              <w:top w:val="single" w:sz="8" w:space="0" w:color="auto"/>
              <w:left w:val="single" w:sz="8" w:space="0" w:color="auto"/>
              <w:bottom w:val="single" w:sz="8" w:space="0" w:color="auto"/>
              <w:right w:val="single" w:sz="8" w:space="0" w:color="auto"/>
            </w:tcBorders>
            <w:hideMark/>
          </w:tcPr>
          <w:p w14:paraId="4EA80753" w14:textId="77777777" w:rsidR="00754B5C" w:rsidRDefault="00754B5C">
            <w:pPr>
              <w:rPr>
                <w:kern w:val="2"/>
              </w:rPr>
            </w:pPr>
            <w:r>
              <w:rPr>
                <w:kern w:val="2"/>
              </w:rPr>
              <w:t>string</w:t>
            </w:r>
          </w:p>
        </w:tc>
        <w:tc>
          <w:tcPr>
            <w:tcW w:w="1751" w:type="dxa"/>
            <w:tcBorders>
              <w:top w:val="single" w:sz="8" w:space="0" w:color="auto"/>
              <w:left w:val="single" w:sz="8" w:space="0" w:color="auto"/>
              <w:bottom w:val="single" w:sz="8" w:space="0" w:color="auto"/>
              <w:right w:val="single" w:sz="8" w:space="0" w:color="auto"/>
            </w:tcBorders>
            <w:hideMark/>
          </w:tcPr>
          <w:p w14:paraId="1F2DCF13" w14:textId="77777777" w:rsidR="00754B5C" w:rsidRDefault="00754B5C">
            <w:pPr>
              <w:rPr>
                <w:kern w:val="2"/>
              </w:rPr>
            </w:pPr>
            <w:r>
              <w:rPr>
                <w:kern w:val="2"/>
              </w:rPr>
              <w:t>1..1</w:t>
            </w:r>
          </w:p>
        </w:tc>
        <w:tc>
          <w:tcPr>
            <w:tcW w:w="3649" w:type="dxa"/>
            <w:tcBorders>
              <w:top w:val="single" w:sz="8" w:space="0" w:color="auto"/>
              <w:left w:val="single" w:sz="8" w:space="0" w:color="auto"/>
              <w:bottom w:val="single" w:sz="8" w:space="0" w:color="auto"/>
              <w:right w:val="single" w:sz="8" w:space="0" w:color="auto"/>
            </w:tcBorders>
            <w:hideMark/>
          </w:tcPr>
          <w:p w14:paraId="3B6DD02A" w14:textId="77777777" w:rsidR="00754B5C" w:rsidRDefault="00754B5C">
            <w:pPr>
              <w:rPr>
                <w:kern w:val="2"/>
              </w:rPr>
            </w:pPr>
            <w:r>
              <w:rPr>
                <w:kern w:val="2"/>
              </w:rPr>
              <w:t>A request for assets, identifying the assets requested, for example as a list of nodes of a scene graph or a list of URIs which reference assets for nodes in the scene graph.</w:t>
            </w:r>
          </w:p>
        </w:tc>
      </w:tr>
    </w:tbl>
    <w:p w14:paraId="3146148B" w14:textId="77777777" w:rsidR="00754B5C" w:rsidRDefault="00754B5C" w:rsidP="00754B5C">
      <w:pPr>
        <w:rPr>
          <w:rFonts w:eastAsia="Times New Roman"/>
          <w14:ligatures w14:val="standardContextual"/>
        </w:rPr>
      </w:pPr>
    </w:p>
    <w:p w14:paraId="584ED0AC" w14:textId="77777777" w:rsidR="00DB267F" w:rsidRDefault="00DB267F">
      <w:pPr>
        <w:spacing w:after="0"/>
      </w:pPr>
    </w:p>
    <w:p w14:paraId="4D6E0A85" w14:textId="433FA16C" w:rsidR="00413ED5" w:rsidRPr="0026317A" w:rsidRDefault="00413ED5" w:rsidP="0071268D">
      <w:pPr>
        <w:pStyle w:val="Heading2"/>
      </w:pPr>
      <w:bookmarkStart w:id="695" w:name="_Toc190891455"/>
      <w:bookmarkStart w:id="696" w:name="_Toc190891598"/>
      <w:bookmarkStart w:id="697" w:name="_Toc190891767"/>
      <w:bookmarkStart w:id="698" w:name="_Toc190892042"/>
      <w:bookmarkStart w:id="699" w:name="_Toc190892877"/>
      <w:bookmarkStart w:id="700" w:name="_Toc190941208"/>
      <w:bookmarkStart w:id="701" w:name="_Toc190952115"/>
      <w:r>
        <w:t>A</w:t>
      </w:r>
      <w:r w:rsidRPr="0026317A">
        <w:t>.</w:t>
      </w:r>
      <w:r w:rsidR="004B3D6F">
        <w:t>2</w:t>
      </w:r>
      <w:r>
        <w:t>.</w:t>
      </w:r>
      <w:r w:rsidR="004B3D6F">
        <w:t>8</w:t>
      </w:r>
      <w:r w:rsidR="005556D4">
        <w:tab/>
      </w:r>
      <w:r w:rsidRPr="006955DE">
        <w:t>State Synchronization</w:t>
      </w:r>
      <w:bookmarkEnd w:id="695"/>
      <w:bookmarkEnd w:id="696"/>
      <w:bookmarkEnd w:id="697"/>
      <w:bookmarkEnd w:id="698"/>
      <w:bookmarkEnd w:id="699"/>
      <w:bookmarkEnd w:id="700"/>
      <w:bookmarkEnd w:id="701"/>
      <w:r w:rsidRPr="006955DE">
        <w:t xml:space="preserve"> </w:t>
      </w:r>
    </w:p>
    <w:p w14:paraId="11966823" w14:textId="0F946FC4" w:rsidR="00413ED5" w:rsidRPr="006955DE" w:rsidRDefault="00413ED5" w:rsidP="005556D4">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rsidR="004B3D6F">
        <w:t xml:space="preserve">A.1.1 </w:t>
      </w:r>
      <w:r w:rsidRPr="006955DE">
        <w:t xml:space="preserve">and the message content shall be formatted as shown in Table </w:t>
      </w:r>
      <w:r>
        <w:t>A.</w:t>
      </w:r>
      <w:r w:rsidR="004B3D6F">
        <w:t>2</w:t>
      </w:r>
      <w:r>
        <w:t>.</w:t>
      </w:r>
      <w:r w:rsidR="004B3D6F">
        <w:t>8</w:t>
      </w:r>
      <w:r>
        <w:t>-1</w:t>
      </w:r>
      <w:r w:rsidRPr="006955DE">
        <w:t xml:space="preserve">. </w:t>
      </w:r>
    </w:p>
    <w:p w14:paraId="5225B5B2" w14:textId="334C0803" w:rsidR="00413ED5" w:rsidRPr="006955DE" w:rsidRDefault="00413ED5" w:rsidP="0071268D">
      <w:pPr>
        <w:pStyle w:val="TH"/>
      </w:pPr>
      <w:r>
        <w:t>Table A.</w:t>
      </w:r>
      <w:r w:rsidR="004B3D6F">
        <w:t>2</w:t>
      </w:r>
      <w:r>
        <w:t>.</w:t>
      </w:r>
      <w:r w:rsidR="004B3D6F">
        <w:t>8</w:t>
      </w:r>
      <w:r>
        <w:t>-1</w:t>
      </w:r>
      <w:r w:rsidRPr="006955DE">
        <w:t xml:space="preserve"> Message format for state synchronization messages</w:t>
      </w:r>
    </w:p>
    <w:tbl>
      <w:tblPr>
        <w:tblStyle w:val="TableGrid3"/>
        <w:tblW w:w="0" w:type="auto"/>
        <w:tblLook w:val="04A0" w:firstRow="1" w:lastRow="0" w:firstColumn="1" w:lastColumn="0" w:noHBand="0" w:noVBand="1"/>
      </w:tblPr>
      <w:tblGrid>
        <w:gridCol w:w="2247"/>
        <w:gridCol w:w="1961"/>
        <w:gridCol w:w="1751"/>
        <w:gridCol w:w="3649"/>
      </w:tblGrid>
      <w:tr w:rsidR="00413ED5" w:rsidRPr="006955DE" w14:paraId="255BA1FC" w14:textId="77777777" w:rsidTr="00BF39A2">
        <w:tc>
          <w:tcPr>
            <w:tcW w:w="2247" w:type="dxa"/>
          </w:tcPr>
          <w:p w14:paraId="0BB8433C" w14:textId="77777777" w:rsidR="00413ED5" w:rsidRPr="006955DE" w:rsidRDefault="00413ED5" w:rsidP="00BF39A2">
            <w:pPr>
              <w:jc w:val="center"/>
              <w:rPr>
                <w:b/>
                <w:bCs/>
                <w14:ligatures w14:val="none"/>
              </w:rPr>
            </w:pPr>
            <w:r w:rsidRPr="006955DE">
              <w:rPr>
                <w:b/>
                <w:bCs/>
                <w14:ligatures w14:val="none"/>
              </w:rPr>
              <w:t>Name</w:t>
            </w:r>
          </w:p>
        </w:tc>
        <w:tc>
          <w:tcPr>
            <w:tcW w:w="1961" w:type="dxa"/>
          </w:tcPr>
          <w:p w14:paraId="36F818E8" w14:textId="77777777" w:rsidR="00413ED5" w:rsidRPr="006955DE" w:rsidRDefault="00413ED5" w:rsidP="00BF39A2">
            <w:pPr>
              <w:jc w:val="center"/>
              <w:rPr>
                <w:b/>
                <w:bCs/>
                <w14:ligatures w14:val="none"/>
              </w:rPr>
            </w:pPr>
            <w:r w:rsidRPr="006955DE">
              <w:rPr>
                <w:b/>
                <w:bCs/>
                <w14:ligatures w14:val="none"/>
              </w:rPr>
              <w:t>Type</w:t>
            </w:r>
          </w:p>
        </w:tc>
        <w:tc>
          <w:tcPr>
            <w:tcW w:w="1751" w:type="dxa"/>
          </w:tcPr>
          <w:p w14:paraId="66E05A64" w14:textId="77777777" w:rsidR="00413ED5" w:rsidRPr="006955DE" w:rsidRDefault="00413ED5" w:rsidP="00BF39A2">
            <w:pPr>
              <w:jc w:val="center"/>
              <w:rPr>
                <w:b/>
                <w:bCs/>
                <w14:ligatures w14:val="none"/>
              </w:rPr>
            </w:pPr>
            <w:r w:rsidRPr="006955DE">
              <w:rPr>
                <w:b/>
                <w:bCs/>
                <w14:ligatures w14:val="none"/>
              </w:rPr>
              <w:t>Cardinality</w:t>
            </w:r>
          </w:p>
        </w:tc>
        <w:tc>
          <w:tcPr>
            <w:tcW w:w="3649" w:type="dxa"/>
          </w:tcPr>
          <w:p w14:paraId="47F88D90" w14:textId="77777777" w:rsidR="00413ED5" w:rsidRPr="006955DE" w:rsidRDefault="00413ED5" w:rsidP="00BF39A2">
            <w:pPr>
              <w:jc w:val="center"/>
              <w:rPr>
                <w:b/>
                <w:bCs/>
                <w14:ligatures w14:val="none"/>
              </w:rPr>
            </w:pPr>
            <w:r w:rsidRPr="006955DE">
              <w:rPr>
                <w:b/>
                <w:bCs/>
                <w14:ligatures w14:val="none"/>
              </w:rPr>
              <w:t>Description</w:t>
            </w:r>
          </w:p>
        </w:tc>
      </w:tr>
      <w:tr w:rsidR="00413ED5" w:rsidRPr="006955DE" w14:paraId="41E84F91" w14:textId="77777777" w:rsidTr="00BF39A2">
        <w:tc>
          <w:tcPr>
            <w:tcW w:w="2247" w:type="dxa"/>
          </w:tcPr>
          <w:p w14:paraId="4761FDC3" w14:textId="77777777" w:rsidR="00413ED5" w:rsidRPr="006955DE" w:rsidRDefault="00413ED5" w:rsidP="00BF39A2">
            <w:pPr>
              <w:rPr>
                <w14:ligatures w14:val="none"/>
              </w:rPr>
            </w:pPr>
            <w:r w:rsidRPr="006955DE">
              <w:rPr>
                <w14:ligatures w14:val="none"/>
              </w:rPr>
              <w:t>id</w:t>
            </w:r>
          </w:p>
        </w:tc>
        <w:tc>
          <w:tcPr>
            <w:tcW w:w="1961" w:type="dxa"/>
          </w:tcPr>
          <w:p w14:paraId="15510B0B" w14:textId="77777777" w:rsidR="00413ED5" w:rsidRPr="006955DE" w:rsidRDefault="00413ED5" w:rsidP="00BF39A2">
            <w:pPr>
              <w:rPr>
                <w14:ligatures w14:val="none"/>
              </w:rPr>
            </w:pPr>
            <w:r w:rsidRPr="006955DE">
              <w:rPr>
                <w14:ligatures w14:val="none"/>
              </w:rPr>
              <w:t>string</w:t>
            </w:r>
          </w:p>
        </w:tc>
        <w:tc>
          <w:tcPr>
            <w:tcW w:w="1751" w:type="dxa"/>
          </w:tcPr>
          <w:p w14:paraId="6121595F" w14:textId="77777777" w:rsidR="00413ED5" w:rsidRPr="006955DE" w:rsidRDefault="00413ED5" w:rsidP="00BF39A2">
            <w:pPr>
              <w:rPr>
                <w14:ligatures w14:val="none"/>
              </w:rPr>
            </w:pPr>
            <w:r w:rsidRPr="006955DE">
              <w:rPr>
                <w14:ligatures w14:val="none"/>
              </w:rPr>
              <w:t>1..1</w:t>
            </w:r>
          </w:p>
        </w:tc>
        <w:tc>
          <w:tcPr>
            <w:tcW w:w="3649" w:type="dxa"/>
          </w:tcPr>
          <w:p w14:paraId="576E6A13" w14:textId="77777777" w:rsidR="00413ED5" w:rsidRPr="006955DE" w:rsidRDefault="00413ED5" w:rsidP="00BF39A2">
            <w:pPr>
              <w:rPr>
                <w14:ligatures w14:val="none"/>
              </w:rPr>
            </w:pPr>
            <w:r w:rsidRPr="006955DE">
              <w:rPr>
                <w14:ligatures w14:val="none"/>
              </w:rPr>
              <w:t>A unique identifier of the message in the scope of the data channel session.</w:t>
            </w:r>
          </w:p>
        </w:tc>
      </w:tr>
      <w:tr w:rsidR="00413ED5" w:rsidRPr="006955DE" w14:paraId="3E35E169" w14:textId="77777777" w:rsidTr="00BF39A2">
        <w:tc>
          <w:tcPr>
            <w:tcW w:w="2247" w:type="dxa"/>
          </w:tcPr>
          <w:p w14:paraId="08414066" w14:textId="77777777" w:rsidR="00413ED5" w:rsidRPr="006955DE" w:rsidRDefault="00413ED5" w:rsidP="00BF39A2">
            <w:pPr>
              <w:rPr>
                <w14:ligatures w14:val="none"/>
              </w:rPr>
            </w:pPr>
            <w:r w:rsidRPr="006955DE">
              <w:rPr>
                <w14:ligatures w14:val="none"/>
              </w:rPr>
              <w:t>type</w:t>
            </w:r>
          </w:p>
        </w:tc>
        <w:tc>
          <w:tcPr>
            <w:tcW w:w="1961" w:type="dxa"/>
          </w:tcPr>
          <w:p w14:paraId="4A5050E9" w14:textId="77777777" w:rsidR="00413ED5" w:rsidRPr="006955DE" w:rsidRDefault="00413ED5" w:rsidP="00BF39A2">
            <w:pPr>
              <w:rPr>
                <w14:ligatures w14:val="none"/>
              </w:rPr>
            </w:pPr>
            <w:r w:rsidRPr="006955DE">
              <w:rPr>
                <w14:ligatures w14:val="none"/>
              </w:rPr>
              <w:t>string</w:t>
            </w:r>
          </w:p>
        </w:tc>
        <w:tc>
          <w:tcPr>
            <w:tcW w:w="1751" w:type="dxa"/>
          </w:tcPr>
          <w:p w14:paraId="063CDBE8" w14:textId="77777777" w:rsidR="00413ED5" w:rsidRPr="006955DE" w:rsidRDefault="00413ED5" w:rsidP="00BF39A2">
            <w:pPr>
              <w:rPr>
                <w14:ligatures w14:val="none"/>
              </w:rPr>
            </w:pPr>
            <w:r w:rsidRPr="006955DE">
              <w:rPr>
                <w14:ligatures w14:val="none"/>
              </w:rPr>
              <w:t>1..1</w:t>
            </w:r>
          </w:p>
        </w:tc>
        <w:tc>
          <w:tcPr>
            <w:tcW w:w="3649" w:type="dxa"/>
          </w:tcPr>
          <w:p w14:paraId="67CCFDEA" w14:textId="4C906D3F" w:rsidR="00413ED5" w:rsidRPr="00275CD2" w:rsidRDefault="00413ED5" w:rsidP="00BF39A2">
            <w:pPr>
              <w:rPr>
                <w14:ligatures w14:val="none"/>
              </w:rPr>
            </w:pPr>
            <w:r w:rsidRPr="0071268D">
              <w:t>urn:3gpp:split-rendering:v2:sr-state</w:t>
            </w:r>
          </w:p>
        </w:tc>
      </w:tr>
      <w:tr w:rsidR="00413ED5" w:rsidRPr="006955DE" w14:paraId="438FBEF7" w14:textId="77777777" w:rsidTr="00BF39A2">
        <w:tc>
          <w:tcPr>
            <w:tcW w:w="2247" w:type="dxa"/>
          </w:tcPr>
          <w:p w14:paraId="34154619" w14:textId="77777777" w:rsidR="00413ED5" w:rsidRPr="006955DE" w:rsidRDefault="00413ED5" w:rsidP="00BF39A2">
            <w:pPr>
              <w:rPr>
                <w14:ligatures w14:val="none"/>
              </w:rPr>
            </w:pPr>
            <w:r w:rsidRPr="006955DE">
              <w:rPr>
                <w14:ligatures w14:val="none"/>
              </w:rPr>
              <w:t>message</w:t>
            </w:r>
          </w:p>
        </w:tc>
        <w:tc>
          <w:tcPr>
            <w:tcW w:w="1961" w:type="dxa"/>
          </w:tcPr>
          <w:p w14:paraId="2F2EF577" w14:textId="77777777" w:rsidR="00413ED5" w:rsidRPr="006955DE" w:rsidRDefault="00413ED5" w:rsidP="00BF39A2">
            <w:pPr>
              <w:rPr>
                <w14:ligatures w14:val="none"/>
              </w:rPr>
            </w:pPr>
            <w:r w:rsidRPr="006955DE">
              <w:rPr>
                <w14:ligatures w14:val="none"/>
              </w:rPr>
              <w:t>Object</w:t>
            </w:r>
          </w:p>
        </w:tc>
        <w:tc>
          <w:tcPr>
            <w:tcW w:w="1751" w:type="dxa"/>
          </w:tcPr>
          <w:p w14:paraId="378B9B8A" w14:textId="77777777" w:rsidR="00413ED5" w:rsidRPr="006955DE" w:rsidRDefault="00413ED5" w:rsidP="00BF39A2">
            <w:pPr>
              <w:rPr>
                <w14:ligatures w14:val="none"/>
              </w:rPr>
            </w:pPr>
            <w:r w:rsidRPr="006955DE">
              <w:rPr>
                <w14:ligatures w14:val="none"/>
              </w:rPr>
              <w:t>1..1</w:t>
            </w:r>
          </w:p>
        </w:tc>
        <w:tc>
          <w:tcPr>
            <w:tcW w:w="3649" w:type="dxa"/>
          </w:tcPr>
          <w:p w14:paraId="01DAD7A6" w14:textId="77777777" w:rsidR="00413ED5" w:rsidRPr="006955DE" w:rsidRDefault="00413ED5" w:rsidP="00BF39A2">
            <w:pPr>
              <w:rPr>
                <w14:ligatures w14:val="none"/>
              </w:rPr>
            </w:pPr>
            <w:r w:rsidRPr="006955DE">
              <w:rPr>
                <w14:ligatures w14:val="none"/>
              </w:rPr>
              <w:t xml:space="preserve">Message content </w:t>
            </w:r>
          </w:p>
        </w:tc>
      </w:tr>
      <w:tr w:rsidR="00413ED5" w:rsidRPr="006955DE" w14:paraId="0C784634" w14:textId="77777777" w:rsidTr="00BF39A2">
        <w:tc>
          <w:tcPr>
            <w:tcW w:w="2247" w:type="dxa"/>
          </w:tcPr>
          <w:p w14:paraId="7C9DE465" w14:textId="77777777" w:rsidR="00413ED5" w:rsidRPr="006955DE" w:rsidRDefault="00413ED5" w:rsidP="00BF39A2">
            <w:pPr>
              <w:rPr>
                <w14:ligatures w14:val="none"/>
              </w:rPr>
            </w:pPr>
            <w:r w:rsidRPr="006955DE">
              <w:rPr>
                <w14:ligatures w14:val="none"/>
              </w:rPr>
              <w:t xml:space="preserve">      subtype</w:t>
            </w:r>
          </w:p>
        </w:tc>
        <w:tc>
          <w:tcPr>
            <w:tcW w:w="1961" w:type="dxa"/>
          </w:tcPr>
          <w:p w14:paraId="504FDF4A" w14:textId="77777777" w:rsidR="00413ED5" w:rsidRPr="006955DE" w:rsidRDefault="00413ED5" w:rsidP="00BF39A2">
            <w:pPr>
              <w:rPr>
                <w14:ligatures w14:val="none"/>
              </w:rPr>
            </w:pPr>
            <w:r w:rsidRPr="006955DE">
              <w:rPr>
                <w14:ligatures w14:val="none"/>
              </w:rPr>
              <w:t>string</w:t>
            </w:r>
          </w:p>
        </w:tc>
        <w:tc>
          <w:tcPr>
            <w:tcW w:w="1751" w:type="dxa"/>
          </w:tcPr>
          <w:p w14:paraId="2336099A" w14:textId="77777777" w:rsidR="00413ED5" w:rsidRPr="006955DE" w:rsidRDefault="00413ED5" w:rsidP="00BF39A2">
            <w:pPr>
              <w:rPr>
                <w14:ligatures w14:val="none"/>
              </w:rPr>
            </w:pPr>
            <w:r w:rsidRPr="006955DE">
              <w:rPr>
                <w14:ligatures w14:val="none"/>
              </w:rPr>
              <w:t>1..n</w:t>
            </w:r>
          </w:p>
        </w:tc>
        <w:tc>
          <w:tcPr>
            <w:tcW w:w="3649" w:type="dxa"/>
          </w:tcPr>
          <w:p w14:paraId="6B1B2C1D" w14:textId="77777777" w:rsidR="00413ED5" w:rsidRPr="006955DE" w:rsidRDefault="00413ED5" w:rsidP="00BF39A2">
            <w:pPr>
              <w:rPr>
                <w14:ligatures w14:val="none"/>
              </w:rPr>
            </w:pPr>
            <w:r w:rsidRPr="006955DE">
              <w:rPr>
                <w14:ligatures w14:val="none"/>
              </w:rPr>
              <w:t>An identifier of the subtype of the message, it may be a state synchronization update (SYNC), acknowledgment (ACK) or both (SYNC_ACK)</w:t>
            </w:r>
          </w:p>
        </w:tc>
      </w:tr>
      <w:tr w:rsidR="00413ED5" w:rsidRPr="006955DE" w14:paraId="05955780" w14:textId="77777777" w:rsidTr="00BF39A2">
        <w:tc>
          <w:tcPr>
            <w:tcW w:w="2247" w:type="dxa"/>
          </w:tcPr>
          <w:p w14:paraId="7D2A017E" w14:textId="77777777" w:rsidR="00413ED5" w:rsidRPr="006955DE" w:rsidRDefault="00413ED5" w:rsidP="00BF39A2">
            <w:pPr>
              <w:rPr>
                <w14:ligatures w14:val="none"/>
              </w:rPr>
            </w:pPr>
            <w:r w:rsidRPr="006955DE">
              <w:rPr>
                <w14:ligatures w14:val="none"/>
              </w:rPr>
              <w:t xml:space="preserve">    syncUpdateId</w:t>
            </w:r>
          </w:p>
        </w:tc>
        <w:tc>
          <w:tcPr>
            <w:tcW w:w="1961" w:type="dxa"/>
          </w:tcPr>
          <w:p w14:paraId="4F883F5A" w14:textId="77777777" w:rsidR="00413ED5" w:rsidRPr="006955DE" w:rsidRDefault="00413ED5" w:rsidP="00BF39A2">
            <w:pPr>
              <w:rPr>
                <w14:ligatures w14:val="none"/>
              </w:rPr>
            </w:pPr>
            <w:r w:rsidRPr="006955DE">
              <w:rPr>
                <w14:ligatures w14:val="none"/>
              </w:rPr>
              <w:t>string</w:t>
            </w:r>
          </w:p>
        </w:tc>
        <w:tc>
          <w:tcPr>
            <w:tcW w:w="1751" w:type="dxa"/>
          </w:tcPr>
          <w:p w14:paraId="38F32DD9" w14:textId="77777777" w:rsidR="00413ED5" w:rsidRPr="006955DE" w:rsidRDefault="00413ED5" w:rsidP="00BF39A2">
            <w:pPr>
              <w:rPr>
                <w14:ligatures w14:val="none"/>
              </w:rPr>
            </w:pPr>
            <w:r w:rsidRPr="006955DE">
              <w:rPr>
                <w14:ligatures w14:val="none"/>
              </w:rPr>
              <w:t>1..1</w:t>
            </w:r>
          </w:p>
        </w:tc>
        <w:tc>
          <w:tcPr>
            <w:tcW w:w="3649" w:type="dxa"/>
          </w:tcPr>
          <w:p w14:paraId="6432A29D" w14:textId="77777777" w:rsidR="00413ED5" w:rsidRPr="006955DE" w:rsidRDefault="00413ED5" w:rsidP="00BF39A2">
            <w:pPr>
              <w:rPr>
                <w14:ligatures w14:val="none"/>
              </w:rPr>
            </w:pPr>
            <w:r w:rsidRPr="006955DE">
              <w:rPr>
                <w14:ligatures w14:val="none"/>
              </w:rPr>
              <w:t>An identifier of the synchronization update unique within the scope of the SR session</w:t>
            </w:r>
          </w:p>
        </w:tc>
      </w:tr>
      <w:tr w:rsidR="00413ED5" w:rsidRPr="006955DE" w14:paraId="0C97CCB8" w14:textId="77777777" w:rsidTr="00BF39A2">
        <w:tc>
          <w:tcPr>
            <w:tcW w:w="2247" w:type="dxa"/>
          </w:tcPr>
          <w:p w14:paraId="4D4A83A5" w14:textId="77777777" w:rsidR="00413ED5" w:rsidRPr="006955DE" w:rsidRDefault="00413ED5" w:rsidP="00BF39A2">
            <w:pPr>
              <w:rPr>
                <w14:ligatures w14:val="none"/>
              </w:rPr>
            </w:pPr>
            <w:r w:rsidRPr="006955DE">
              <w:rPr>
                <w14:ligatures w14:val="none"/>
              </w:rPr>
              <w:t xml:space="preserve">      synchronizedStates</w:t>
            </w:r>
          </w:p>
        </w:tc>
        <w:tc>
          <w:tcPr>
            <w:tcW w:w="1961" w:type="dxa"/>
          </w:tcPr>
          <w:p w14:paraId="3EA928FC" w14:textId="77777777" w:rsidR="00413ED5" w:rsidRPr="006955DE" w:rsidRDefault="00413ED5" w:rsidP="00BF39A2">
            <w:pPr>
              <w:rPr>
                <w14:ligatures w14:val="none"/>
              </w:rPr>
            </w:pPr>
            <w:r w:rsidRPr="006955DE">
              <w:rPr>
                <w14:ligatures w14:val="none"/>
              </w:rPr>
              <w:t>Object</w:t>
            </w:r>
          </w:p>
        </w:tc>
        <w:tc>
          <w:tcPr>
            <w:tcW w:w="1751" w:type="dxa"/>
          </w:tcPr>
          <w:p w14:paraId="7A960F6E" w14:textId="77777777" w:rsidR="00413ED5" w:rsidRPr="006955DE" w:rsidRDefault="00413ED5" w:rsidP="00BF39A2">
            <w:pPr>
              <w:rPr>
                <w14:ligatures w14:val="none"/>
              </w:rPr>
            </w:pPr>
            <w:r w:rsidRPr="006955DE">
              <w:rPr>
                <w14:ligatures w14:val="none"/>
              </w:rPr>
              <w:t>1..1</w:t>
            </w:r>
          </w:p>
        </w:tc>
        <w:tc>
          <w:tcPr>
            <w:tcW w:w="3649" w:type="dxa"/>
          </w:tcPr>
          <w:p w14:paraId="69DADE87" w14:textId="77777777" w:rsidR="00413ED5" w:rsidRPr="006955DE" w:rsidRDefault="00413ED5" w:rsidP="00BF39A2">
            <w:pPr>
              <w:rPr>
                <w14:ligatures w14:val="none"/>
              </w:rPr>
            </w:pPr>
            <w:r w:rsidRPr="006955DE">
              <w:rPr>
                <w14:ligatures w14:val="none"/>
              </w:rPr>
              <w:t xml:space="preserve">An object identifying states that are synchronized between the </w:t>
            </w:r>
            <w:r>
              <w:rPr>
                <w14:ligatures w14:val="none"/>
              </w:rPr>
              <w:t>MF</w:t>
            </w:r>
            <w:r w:rsidRPr="006955DE">
              <w:rPr>
                <w14:ligatures w14:val="none"/>
              </w:rPr>
              <w:t xml:space="preserve"> and </w:t>
            </w:r>
            <w:r>
              <w:rPr>
                <w14:ligatures w14:val="none"/>
              </w:rPr>
              <w:t>UE</w:t>
            </w:r>
            <w:r w:rsidRPr="006955DE">
              <w:rPr>
                <w14:ligatures w14:val="none"/>
              </w:rPr>
              <w:t xml:space="preserve"> and their current state. Only states that have transitioned may be exchanged</w:t>
            </w:r>
          </w:p>
        </w:tc>
      </w:tr>
      <w:tr w:rsidR="00413ED5" w:rsidRPr="006955DE" w14:paraId="29C023F7" w14:textId="77777777" w:rsidTr="00BF39A2">
        <w:tc>
          <w:tcPr>
            <w:tcW w:w="2247" w:type="dxa"/>
          </w:tcPr>
          <w:p w14:paraId="369562FF" w14:textId="77777777" w:rsidR="00413ED5" w:rsidRPr="006955DE" w:rsidRDefault="00413ED5" w:rsidP="00BF39A2">
            <w:pPr>
              <w:rPr>
                <w14:ligatures w14:val="none"/>
              </w:rPr>
            </w:pPr>
            <w:r w:rsidRPr="006955DE">
              <w:rPr>
                <w:szCs w:val="16"/>
                <w:lang w:val="en-US"/>
                <w14:ligatures w14:val="none"/>
              </w:rPr>
              <w:tab/>
            </w:r>
            <w:r w:rsidRPr="006955DE">
              <w:rPr>
                <w:szCs w:val="16"/>
                <w14:ligatures w14:val="none"/>
              </w:rPr>
              <w:t>states</w:t>
            </w:r>
          </w:p>
        </w:tc>
        <w:tc>
          <w:tcPr>
            <w:tcW w:w="1961" w:type="dxa"/>
          </w:tcPr>
          <w:p w14:paraId="1C03944D" w14:textId="77777777" w:rsidR="00413ED5" w:rsidRPr="006955DE" w:rsidRDefault="00413ED5" w:rsidP="00BF39A2">
            <w:pPr>
              <w:rPr>
                <w14:ligatures w14:val="none"/>
              </w:rPr>
            </w:pPr>
            <w:r w:rsidRPr="006955DE">
              <w:rPr>
                <w:szCs w:val="16"/>
                <w14:ligatures w14:val="none"/>
              </w:rPr>
              <w:t xml:space="preserve">Object </w:t>
            </w:r>
          </w:p>
        </w:tc>
        <w:tc>
          <w:tcPr>
            <w:tcW w:w="1751" w:type="dxa"/>
          </w:tcPr>
          <w:p w14:paraId="505D0246" w14:textId="77777777" w:rsidR="00413ED5" w:rsidRPr="006955DE" w:rsidRDefault="00413ED5" w:rsidP="00BF39A2">
            <w:pPr>
              <w:rPr>
                <w14:ligatures w14:val="none"/>
              </w:rPr>
            </w:pPr>
            <w:r w:rsidRPr="006955DE">
              <w:rPr>
                <w:szCs w:val="16"/>
                <w14:ligatures w14:val="none"/>
              </w:rPr>
              <w:t>1..1</w:t>
            </w:r>
          </w:p>
        </w:tc>
        <w:tc>
          <w:tcPr>
            <w:tcW w:w="3649" w:type="dxa"/>
          </w:tcPr>
          <w:p w14:paraId="1B2D0907" w14:textId="77777777" w:rsidR="00413ED5" w:rsidRPr="006955DE" w:rsidRDefault="00413ED5" w:rsidP="00BF39A2">
            <w:pPr>
              <w:rPr>
                <w:szCs w:val="16"/>
                <w14:ligatures w14:val="none"/>
              </w:rPr>
            </w:pPr>
            <w:r w:rsidRPr="006955DE">
              <w:rPr>
                <w:szCs w:val="16"/>
                <w14:ligatures w14:val="none"/>
              </w:rPr>
              <w:t>A list of state identifiers, their current values and last change time</w:t>
            </w:r>
          </w:p>
        </w:tc>
      </w:tr>
      <w:tr w:rsidR="00413ED5" w:rsidRPr="006955DE" w14:paraId="033036FF" w14:textId="77777777" w:rsidTr="00BF39A2">
        <w:tc>
          <w:tcPr>
            <w:tcW w:w="2247" w:type="dxa"/>
          </w:tcPr>
          <w:p w14:paraId="4B308D14" w14:textId="77777777" w:rsidR="00413ED5" w:rsidRPr="006955DE" w:rsidRDefault="00413ED5" w:rsidP="00BF39A2">
            <w:pPr>
              <w:rPr>
                <w14:ligatures w14:val="none"/>
              </w:rPr>
            </w:pPr>
            <w:r w:rsidRPr="006955DE">
              <w:rPr>
                <w:szCs w:val="16"/>
                <w:lang w:val="en-US"/>
                <w14:ligatures w14:val="none"/>
              </w:rPr>
              <w:tab/>
            </w:r>
            <w:r w:rsidRPr="006955DE">
              <w:rPr>
                <w14:ligatures w14:val="none"/>
              </w:rPr>
              <w:t xml:space="preserve">  identifier</w:t>
            </w:r>
          </w:p>
        </w:tc>
        <w:tc>
          <w:tcPr>
            <w:tcW w:w="1961" w:type="dxa"/>
          </w:tcPr>
          <w:p w14:paraId="20A103A5" w14:textId="77777777" w:rsidR="00413ED5" w:rsidRPr="006955DE" w:rsidRDefault="00413ED5" w:rsidP="00BF39A2">
            <w:pPr>
              <w:rPr>
                <w:szCs w:val="16"/>
                <w14:ligatures w14:val="none"/>
              </w:rPr>
            </w:pPr>
            <w:r w:rsidRPr="006955DE">
              <w:rPr>
                <w:szCs w:val="16"/>
                <w14:ligatures w14:val="none"/>
              </w:rPr>
              <w:t>String/number</w:t>
            </w:r>
          </w:p>
        </w:tc>
        <w:tc>
          <w:tcPr>
            <w:tcW w:w="1751" w:type="dxa"/>
          </w:tcPr>
          <w:p w14:paraId="5C15A070" w14:textId="77777777" w:rsidR="00413ED5" w:rsidRPr="006955DE" w:rsidRDefault="00413ED5" w:rsidP="00BF39A2">
            <w:pPr>
              <w:rPr>
                <w:szCs w:val="16"/>
                <w14:ligatures w14:val="none"/>
              </w:rPr>
            </w:pPr>
            <w:r w:rsidRPr="006955DE">
              <w:rPr>
                <w:szCs w:val="16"/>
                <w14:ligatures w14:val="none"/>
              </w:rPr>
              <w:t>1..n</w:t>
            </w:r>
          </w:p>
        </w:tc>
        <w:tc>
          <w:tcPr>
            <w:tcW w:w="3649" w:type="dxa"/>
          </w:tcPr>
          <w:p w14:paraId="44B8DE2D" w14:textId="77777777" w:rsidR="00413ED5" w:rsidRPr="006955DE" w:rsidRDefault="00413ED5" w:rsidP="00BF39A2">
            <w:pPr>
              <w:rPr>
                <w:szCs w:val="16"/>
                <w14:ligatures w14:val="none"/>
              </w:rPr>
            </w:pPr>
            <w:r w:rsidRPr="006955DE">
              <w:rPr>
                <w:szCs w:val="16"/>
                <w14:ligatures w14:val="none"/>
              </w:rPr>
              <w:t>Identifier of a state</w:t>
            </w:r>
          </w:p>
        </w:tc>
      </w:tr>
      <w:tr w:rsidR="00413ED5" w:rsidRPr="006955DE" w14:paraId="4B6B8CBA" w14:textId="77777777" w:rsidTr="00BF39A2">
        <w:tc>
          <w:tcPr>
            <w:tcW w:w="2247" w:type="dxa"/>
          </w:tcPr>
          <w:p w14:paraId="6BBA9586" w14:textId="77777777" w:rsidR="00413ED5" w:rsidRPr="006955DE" w:rsidRDefault="00413ED5" w:rsidP="00BF39A2">
            <w:pPr>
              <w:rPr>
                <w:szCs w:val="16"/>
                <w:lang w:val="en-US"/>
                <w14:ligatures w14:val="none"/>
              </w:rPr>
            </w:pPr>
            <w:r w:rsidRPr="006955DE">
              <w:rPr>
                <w:szCs w:val="16"/>
                <w:lang w:val="en-US"/>
                <w14:ligatures w14:val="none"/>
              </w:rPr>
              <w:lastRenderedPageBreak/>
              <w:tab/>
            </w:r>
            <w:r w:rsidRPr="006955DE">
              <w:rPr>
                <w:szCs w:val="16"/>
                <w14:ligatures w14:val="none"/>
              </w:rPr>
              <w:t xml:space="preserve">  val</w:t>
            </w:r>
          </w:p>
        </w:tc>
        <w:tc>
          <w:tcPr>
            <w:tcW w:w="1961" w:type="dxa"/>
          </w:tcPr>
          <w:p w14:paraId="70071B0F" w14:textId="77777777" w:rsidR="00413ED5" w:rsidRPr="006955DE" w:rsidRDefault="00413ED5" w:rsidP="00BF39A2">
            <w:pPr>
              <w:rPr>
                <w14:ligatures w14:val="none"/>
              </w:rPr>
            </w:pPr>
            <w:r w:rsidRPr="006955DE">
              <w:rPr>
                <w14:ligatures w14:val="none"/>
              </w:rPr>
              <w:t>Object/String/number</w:t>
            </w:r>
          </w:p>
        </w:tc>
        <w:tc>
          <w:tcPr>
            <w:tcW w:w="1751" w:type="dxa"/>
          </w:tcPr>
          <w:p w14:paraId="5BA5F613" w14:textId="77777777" w:rsidR="00413ED5" w:rsidRPr="006955DE" w:rsidRDefault="00413ED5" w:rsidP="00BF39A2">
            <w:pPr>
              <w:rPr>
                <w:szCs w:val="16"/>
                <w14:ligatures w14:val="none"/>
              </w:rPr>
            </w:pPr>
            <w:r w:rsidRPr="006955DE">
              <w:rPr>
                <w:szCs w:val="16"/>
                <w14:ligatures w14:val="none"/>
              </w:rPr>
              <w:t>1..n</w:t>
            </w:r>
          </w:p>
        </w:tc>
        <w:tc>
          <w:tcPr>
            <w:tcW w:w="3649" w:type="dxa"/>
          </w:tcPr>
          <w:p w14:paraId="08DE18D6" w14:textId="77777777" w:rsidR="00413ED5" w:rsidRPr="006955DE" w:rsidRDefault="00413ED5" w:rsidP="00BF39A2">
            <w:pPr>
              <w:rPr>
                <w:szCs w:val="16"/>
                <w14:ligatures w14:val="none"/>
              </w:rPr>
            </w:pPr>
            <w:r w:rsidRPr="006955DE">
              <w:rPr>
                <w:szCs w:val="16"/>
                <w14:ligatures w14:val="none"/>
              </w:rPr>
              <w:t>Value of the state</w:t>
            </w:r>
          </w:p>
        </w:tc>
      </w:tr>
      <w:tr w:rsidR="00413ED5" w:rsidRPr="006955DE" w14:paraId="7E941B7A" w14:textId="77777777" w:rsidTr="00BF39A2">
        <w:tc>
          <w:tcPr>
            <w:tcW w:w="2247" w:type="dxa"/>
          </w:tcPr>
          <w:p w14:paraId="7802A43E" w14:textId="77777777" w:rsidR="00413ED5" w:rsidRPr="006955DE" w:rsidRDefault="00413ED5" w:rsidP="00BF39A2">
            <w:pPr>
              <w:rPr>
                <w:szCs w:val="16"/>
                <w14:ligatures w14:val="none"/>
              </w:rPr>
            </w:pPr>
            <w:r w:rsidRPr="006955DE">
              <w:rPr>
                <w:szCs w:val="16"/>
                <w:lang w:val="en-US"/>
                <w14:ligatures w14:val="none"/>
              </w:rPr>
              <w:tab/>
            </w:r>
            <w:r w:rsidRPr="006955DE">
              <w:rPr>
                <w:szCs w:val="16"/>
                <w14:ligatures w14:val="none"/>
              </w:rPr>
              <w:t>lastChangeTime</w:t>
            </w:r>
          </w:p>
        </w:tc>
        <w:tc>
          <w:tcPr>
            <w:tcW w:w="1961" w:type="dxa"/>
          </w:tcPr>
          <w:p w14:paraId="1863D536" w14:textId="77777777" w:rsidR="00413ED5" w:rsidRPr="006955DE" w:rsidRDefault="00413ED5" w:rsidP="00BF39A2">
            <w:pPr>
              <w:rPr>
                <w:szCs w:val="16"/>
                <w14:ligatures w14:val="none"/>
              </w:rPr>
            </w:pPr>
            <w:r w:rsidRPr="006955DE">
              <w:rPr>
                <w:szCs w:val="16"/>
                <w14:ligatures w14:val="none"/>
              </w:rPr>
              <w:t>number</w:t>
            </w:r>
          </w:p>
        </w:tc>
        <w:tc>
          <w:tcPr>
            <w:tcW w:w="1751" w:type="dxa"/>
          </w:tcPr>
          <w:p w14:paraId="48F747AB" w14:textId="77777777" w:rsidR="00413ED5" w:rsidRPr="006955DE" w:rsidRDefault="00413ED5" w:rsidP="00BF39A2">
            <w:pPr>
              <w:rPr>
                <w:szCs w:val="16"/>
                <w14:ligatures w14:val="none"/>
              </w:rPr>
            </w:pPr>
            <w:r w:rsidRPr="006955DE">
              <w:rPr>
                <w:szCs w:val="16"/>
                <w14:ligatures w14:val="none"/>
              </w:rPr>
              <w:t>1..1</w:t>
            </w:r>
          </w:p>
        </w:tc>
        <w:tc>
          <w:tcPr>
            <w:tcW w:w="3649" w:type="dxa"/>
          </w:tcPr>
          <w:p w14:paraId="518536CC" w14:textId="77777777" w:rsidR="00413ED5" w:rsidRPr="006955DE" w:rsidRDefault="00413ED5" w:rsidP="00BF39A2">
            <w:pPr>
              <w:rPr>
                <w:szCs w:val="16"/>
                <w14:ligatures w14:val="none"/>
              </w:rPr>
            </w:pPr>
            <w:r w:rsidRPr="006955DE">
              <w:rPr>
                <w:szCs w:val="16"/>
                <w14:ligatures w14:val="none"/>
              </w:rPr>
              <w:t>The timestamp of the last change in state</w:t>
            </w:r>
          </w:p>
        </w:tc>
      </w:tr>
    </w:tbl>
    <w:p w14:paraId="29F82904" w14:textId="77777777" w:rsidR="00413ED5" w:rsidRDefault="00413ED5" w:rsidP="00DB267F"/>
    <w:p w14:paraId="20C76929" w14:textId="5F3B4AD7" w:rsidR="00413ED5" w:rsidRPr="0004748E" w:rsidRDefault="00413ED5" w:rsidP="00DB267F">
      <w:pPr>
        <w:rPr>
          <w:rFonts w:eastAsia="Arial"/>
        </w:rPr>
      </w:pPr>
      <w:r w:rsidRPr="006955DE">
        <w:t>Split adaptation messages indicating an acknowledgment of a state update may not include the synchronizedStates Object</w:t>
      </w:r>
      <w:r w:rsidR="00275CD2">
        <w:t xml:space="preserve">. </w:t>
      </w:r>
    </w:p>
    <w:p w14:paraId="3303A6E5" w14:textId="52DF3706" w:rsidR="004D75F1" w:rsidRDefault="004D75F1">
      <w:pPr>
        <w:spacing w:after="0"/>
      </w:pPr>
      <w:r>
        <w:br w:type="page"/>
      </w:r>
    </w:p>
    <w:p w14:paraId="681DB5EF" w14:textId="121D1A85" w:rsidR="00C354F6" w:rsidRDefault="00C354F6" w:rsidP="00C354F6">
      <w:pPr>
        <w:pStyle w:val="Heading8"/>
        <w:spacing w:before="0" w:after="0"/>
      </w:pPr>
      <w:bookmarkStart w:id="702" w:name="_Toc182322100"/>
      <w:bookmarkStart w:id="703" w:name="_Toc182322166"/>
      <w:bookmarkStart w:id="704" w:name="_Toc182322204"/>
      <w:bookmarkStart w:id="705" w:name="_Toc182322304"/>
      <w:bookmarkStart w:id="706" w:name="_Toc182323120"/>
      <w:bookmarkStart w:id="707" w:name="_Toc190891457"/>
      <w:bookmarkStart w:id="708" w:name="_Toc190891600"/>
      <w:bookmarkStart w:id="709" w:name="_Toc190891769"/>
      <w:bookmarkStart w:id="710" w:name="_Toc190892044"/>
      <w:bookmarkStart w:id="711" w:name="_Toc190892878"/>
      <w:bookmarkStart w:id="712" w:name="_Toc190941209"/>
      <w:bookmarkStart w:id="713" w:name="_Toc190952116"/>
      <w:bookmarkEnd w:id="583"/>
      <w:bookmarkEnd w:id="584"/>
      <w:bookmarkEnd w:id="585"/>
      <w:bookmarkEnd w:id="586"/>
      <w:bookmarkEnd w:id="587"/>
      <w:bookmarkEnd w:id="588"/>
      <w:r w:rsidRPr="004C0EB8">
        <w:lastRenderedPageBreak/>
        <w:t xml:space="preserve">Annex </w:t>
      </w:r>
      <w:bookmarkEnd w:id="702"/>
      <w:bookmarkEnd w:id="703"/>
      <w:bookmarkEnd w:id="704"/>
      <w:bookmarkEnd w:id="705"/>
      <w:bookmarkEnd w:id="706"/>
      <w:bookmarkEnd w:id="707"/>
      <w:bookmarkEnd w:id="708"/>
      <w:bookmarkEnd w:id="709"/>
      <w:bookmarkEnd w:id="710"/>
      <w:r>
        <w:t>B</w:t>
      </w:r>
      <w:r w:rsidRPr="004C0EB8">
        <w:t xml:space="preserve"> (informative):</w:t>
      </w:r>
      <w:r w:rsidRPr="004C0EB8">
        <w:br/>
        <w:t>Change history</w:t>
      </w:r>
      <w:bookmarkEnd w:id="711"/>
      <w:bookmarkEnd w:id="712"/>
      <w:bookmarkEnd w:id="713"/>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14" w:name="historyclause"/>
            <w:bookmarkEnd w:id="714"/>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B8729" w14:textId="77777777" w:rsidR="00327887" w:rsidRDefault="00327887">
      <w:r>
        <w:separator/>
      </w:r>
    </w:p>
  </w:endnote>
  <w:endnote w:type="continuationSeparator" w:id="0">
    <w:p w14:paraId="35730088" w14:textId="77777777" w:rsidR="00327887" w:rsidRDefault="00327887">
      <w:r>
        <w:continuationSeparator/>
      </w:r>
    </w:p>
  </w:endnote>
  <w:endnote w:type="continuationNotice" w:id="1">
    <w:p w14:paraId="3FE150F0" w14:textId="77777777" w:rsidR="00327887" w:rsidRDefault="00327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027B0" w14:textId="77777777" w:rsidR="00327887" w:rsidRDefault="00327887">
      <w:r>
        <w:separator/>
      </w:r>
    </w:p>
  </w:footnote>
  <w:footnote w:type="continuationSeparator" w:id="0">
    <w:p w14:paraId="0C0DC1F1" w14:textId="77777777" w:rsidR="00327887" w:rsidRDefault="00327887">
      <w:r>
        <w:continuationSeparator/>
      </w:r>
    </w:p>
  </w:footnote>
  <w:footnote w:type="continuationNotice" w:id="1">
    <w:p w14:paraId="5A9D373F" w14:textId="77777777" w:rsidR="00327887" w:rsidRDefault="00327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4102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68D">
      <w:rPr>
        <w:rFonts w:ascii="Arial" w:hAnsi="Arial" w:cs="Arial"/>
        <w:b/>
        <w:noProof/>
        <w:sz w:val="18"/>
        <w:szCs w:val="18"/>
      </w:rPr>
      <w:t>3GPP TS 26.567 V0.5.0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13F3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68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2E30"/>
    <w:rsid w:val="00084C28"/>
    <w:rsid w:val="0009464A"/>
    <w:rsid w:val="000A639B"/>
    <w:rsid w:val="000C47C3"/>
    <w:rsid w:val="000D27F5"/>
    <w:rsid w:val="000D58AB"/>
    <w:rsid w:val="001020B5"/>
    <w:rsid w:val="00113C68"/>
    <w:rsid w:val="00133525"/>
    <w:rsid w:val="00147857"/>
    <w:rsid w:val="001558BE"/>
    <w:rsid w:val="00173E3B"/>
    <w:rsid w:val="00174E78"/>
    <w:rsid w:val="00191BEC"/>
    <w:rsid w:val="00192CE8"/>
    <w:rsid w:val="0019715C"/>
    <w:rsid w:val="001A4C42"/>
    <w:rsid w:val="001A7420"/>
    <w:rsid w:val="001B1782"/>
    <w:rsid w:val="001B6637"/>
    <w:rsid w:val="001C21C3"/>
    <w:rsid w:val="001D02C2"/>
    <w:rsid w:val="001D3538"/>
    <w:rsid w:val="001D4070"/>
    <w:rsid w:val="001F0C1D"/>
    <w:rsid w:val="001F1132"/>
    <w:rsid w:val="001F168B"/>
    <w:rsid w:val="002010AC"/>
    <w:rsid w:val="0020685E"/>
    <w:rsid w:val="00233415"/>
    <w:rsid w:val="002347A2"/>
    <w:rsid w:val="002411DC"/>
    <w:rsid w:val="00245167"/>
    <w:rsid w:val="00266F9D"/>
    <w:rsid w:val="002675F0"/>
    <w:rsid w:val="00275CD2"/>
    <w:rsid w:val="002760EE"/>
    <w:rsid w:val="002854C9"/>
    <w:rsid w:val="002950D7"/>
    <w:rsid w:val="002A31CC"/>
    <w:rsid w:val="002B351A"/>
    <w:rsid w:val="002B3857"/>
    <w:rsid w:val="002B6339"/>
    <w:rsid w:val="002B7DA3"/>
    <w:rsid w:val="002C5C30"/>
    <w:rsid w:val="002E00EE"/>
    <w:rsid w:val="002E3673"/>
    <w:rsid w:val="002F521F"/>
    <w:rsid w:val="0030025B"/>
    <w:rsid w:val="00301160"/>
    <w:rsid w:val="0030271D"/>
    <w:rsid w:val="00311CB1"/>
    <w:rsid w:val="00315B85"/>
    <w:rsid w:val="003172DC"/>
    <w:rsid w:val="00326263"/>
    <w:rsid w:val="00326771"/>
    <w:rsid w:val="00327887"/>
    <w:rsid w:val="00336CA1"/>
    <w:rsid w:val="00345D7F"/>
    <w:rsid w:val="0035462D"/>
    <w:rsid w:val="00356555"/>
    <w:rsid w:val="00356BE7"/>
    <w:rsid w:val="00356E78"/>
    <w:rsid w:val="003765B8"/>
    <w:rsid w:val="00384956"/>
    <w:rsid w:val="00387E5E"/>
    <w:rsid w:val="00392CF9"/>
    <w:rsid w:val="003B4891"/>
    <w:rsid w:val="003C3971"/>
    <w:rsid w:val="003D67DA"/>
    <w:rsid w:val="003D6AC6"/>
    <w:rsid w:val="003E01D1"/>
    <w:rsid w:val="003E2B65"/>
    <w:rsid w:val="003F56EF"/>
    <w:rsid w:val="003F5AC8"/>
    <w:rsid w:val="00413A72"/>
    <w:rsid w:val="00413ED5"/>
    <w:rsid w:val="00423334"/>
    <w:rsid w:val="004345EC"/>
    <w:rsid w:val="00461C13"/>
    <w:rsid w:val="00465515"/>
    <w:rsid w:val="00470A0E"/>
    <w:rsid w:val="00475F71"/>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97B11"/>
    <w:rsid w:val="005A1635"/>
    <w:rsid w:val="005D0A46"/>
    <w:rsid w:val="005D2E01"/>
    <w:rsid w:val="005D3894"/>
    <w:rsid w:val="005D7526"/>
    <w:rsid w:val="005E4BB2"/>
    <w:rsid w:val="005F788A"/>
    <w:rsid w:val="00602AEA"/>
    <w:rsid w:val="00614FDF"/>
    <w:rsid w:val="00632E4C"/>
    <w:rsid w:val="0063543D"/>
    <w:rsid w:val="00647114"/>
    <w:rsid w:val="0066041E"/>
    <w:rsid w:val="0066448A"/>
    <w:rsid w:val="00667B50"/>
    <w:rsid w:val="00670CF4"/>
    <w:rsid w:val="006811C9"/>
    <w:rsid w:val="006912E9"/>
    <w:rsid w:val="006A1820"/>
    <w:rsid w:val="006A323F"/>
    <w:rsid w:val="006A6A19"/>
    <w:rsid w:val="006B30D0"/>
    <w:rsid w:val="006C3495"/>
    <w:rsid w:val="006C3D95"/>
    <w:rsid w:val="006C45FB"/>
    <w:rsid w:val="006C6F44"/>
    <w:rsid w:val="006C7B27"/>
    <w:rsid w:val="006C7C23"/>
    <w:rsid w:val="006E22DE"/>
    <w:rsid w:val="006E26EE"/>
    <w:rsid w:val="006E467C"/>
    <w:rsid w:val="006E5C86"/>
    <w:rsid w:val="006E770F"/>
    <w:rsid w:val="006F652E"/>
    <w:rsid w:val="007000D6"/>
    <w:rsid w:val="00701116"/>
    <w:rsid w:val="00704E67"/>
    <w:rsid w:val="0071174C"/>
    <w:rsid w:val="00711BFB"/>
    <w:rsid w:val="0071268D"/>
    <w:rsid w:val="00713C44"/>
    <w:rsid w:val="00734A5B"/>
    <w:rsid w:val="0074026F"/>
    <w:rsid w:val="007429F6"/>
    <w:rsid w:val="00743FC1"/>
    <w:rsid w:val="00744E76"/>
    <w:rsid w:val="00751CED"/>
    <w:rsid w:val="0075334D"/>
    <w:rsid w:val="00754B5C"/>
    <w:rsid w:val="00765EA3"/>
    <w:rsid w:val="00774981"/>
    <w:rsid w:val="00774DA4"/>
    <w:rsid w:val="00781F0F"/>
    <w:rsid w:val="007A21FE"/>
    <w:rsid w:val="007B600E"/>
    <w:rsid w:val="007C3502"/>
    <w:rsid w:val="007C4925"/>
    <w:rsid w:val="007D1CBB"/>
    <w:rsid w:val="007F0F4A"/>
    <w:rsid w:val="00800799"/>
    <w:rsid w:val="008028A4"/>
    <w:rsid w:val="00830747"/>
    <w:rsid w:val="00830904"/>
    <w:rsid w:val="008432C6"/>
    <w:rsid w:val="00850051"/>
    <w:rsid w:val="008563D6"/>
    <w:rsid w:val="0086054B"/>
    <w:rsid w:val="00872B3E"/>
    <w:rsid w:val="008768CA"/>
    <w:rsid w:val="0088752D"/>
    <w:rsid w:val="008A3287"/>
    <w:rsid w:val="008B2023"/>
    <w:rsid w:val="008C384C"/>
    <w:rsid w:val="008C425F"/>
    <w:rsid w:val="008C6E03"/>
    <w:rsid w:val="008C7B64"/>
    <w:rsid w:val="008D2E2B"/>
    <w:rsid w:val="008E2D68"/>
    <w:rsid w:val="008E6756"/>
    <w:rsid w:val="0090271F"/>
    <w:rsid w:val="00902E23"/>
    <w:rsid w:val="009114D7"/>
    <w:rsid w:val="0091177A"/>
    <w:rsid w:val="0091348E"/>
    <w:rsid w:val="00917CCB"/>
    <w:rsid w:val="00927B65"/>
    <w:rsid w:val="00933FB0"/>
    <w:rsid w:val="00942EC2"/>
    <w:rsid w:val="009441F3"/>
    <w:rsid w:val="00975DAE"/>
    <w:rsid w:val="0099519D"/>
    <w:rsid w:val="0099721A"/>
    <w:rsid w:val="009A3DFD"/>
    <w:rsid w:val="009B237F"/>
    <w:rsid w:val="009B5388"/>
    <w:rsid w:val="009C43DD"/>
    <w:rsid w:val="009D0C10"/>
    <w:rsid w:val="009E2532"/>
    <w:rsid w:val="009F37B7"/>
    <w:rsid w:val="009F59B5"/>
    <w:rsid w:val="00A10F02"/>
    <w:rsid w:val="00A164B4"/>
    <w:rsid w:val="00A17C2D"/>
    <w:rsid w:val="00A21EF3"/>
    <w:rsid w:val="00A26956"/>
    <w:rsid w:val="00A26FE3"/>
    <w:rsid w:val="00A27486"/>
    <w:rsid w:val="00A417A1"/>
    <w:rsid w:val="00A5016C"/>
    <w:rsid w:val="00A53724"/>
    <w:rsid w:val="00A55288"/>
    <w:rsid w:val="00A55A94"/>
    <w:rsid w:val="00A56066"/>
    <w:rsid w:val="00A64F57"/>
    <w:rsid w:val="00A73129"/>
    <w:rsid w:val="00A77436"/>
    <w:rsid w:val="00A82346"/>
    <w:rsid w:val="00A92BA1"/>
    <w:rsid w:val="00A95A32"/>
    <w:rsid w:val="00AB4A5D"/>
    <w:rsid w:val="00AC6BC6"/>
    <w:rsid w:val="00AD0B95"/>
    <w:rsid w:val="00AD2FA6"/>
    <w:rsid w:val="00AD45A1"/>
    <w:rsid w:val="00AE6164"/>
    <w:rsid w:val="00AE65E2"/>
    <w:rsid w:val="00AF1460"/>
    <w:rsid w:val="00AF6F9E"/>
    <w:rsid w:val="00B04BEB"/>
    <w:rsid w:val="00B04CED"/>
    <w:rsid w:val="00B04F71"/>
    <w:rsid w:val="00B05AC2"/>
    <w:rsid w:val="00B10479"/>
    <w:rsid w:val="00B11544"/>
    <w:rsid w:val="00B15449"/>
    <w:rsid w:val="00B40281"/>
    <w:rsid w:val="00B47B62"/>
    <w:rsid w:val="00B61F36"/>
    <w:rsid w:val="00B67F48"/>
    <w:rsid w:val="00B93086"/>
    <w:rsid w:val="00BA19ED"/>
    <w:rsid w:val="00BA23EA"/>
    <w:rsid w:val="00BA4B8D"/>
    <w:rsid w:val="00BB6C19"/>
    <w:rsid w:val="00BC0858"/>
    <w:rsid w:val="00BC0F7D"/>
    <w:rsid w:val="00BC1C4B"/>
    <w:rsid w:val="00BD7D31"/>
    <w:rsid w:val="00BE12C3"/>
    <w:rsid w:val="00BE3255"/>
    <w:rsid w:val="00BF128E"/>
    <w:rsid w:val="00C0360F"/>
    <w:rsid w:val="00C067CC"/>
    <w:rsid w:val="00C074DD"/>
    <w:rsid w:val="00C0782A"/>
    <w:rsid w:val="00C1496A"/>
    <w:rsid w:val="00C173E6"/>
    <w:rsid w:val="00C174C2"/>
    <w:rsid w:val="00C33079"/>
    <w:rsid w:val="00C354F6"/>
    <w:rsid w:val="00C45231"/>
    <w:rsid w:val="00C551FF"/>
    <w:rsid w:val="00C6688B"/>
    <w:rsid w:val="00C72833"/>
    <w:rsid w:val="00C8037B"/>
    <w:rsid w:val="00C80F1D"/>
    <w:rsid w:val="00C86C50"/>
    <w:rsid w:val="00C91962"/>
    <w:rsid w:val="00C91F6E"/>
    <w:rsid w:val="00C93F40"/>
    <w:rsid w:val="00C961E5"/>
    <w:rsid w:val="00CA3D0C"/>
    <w:rsid w:val="00CB13E8"/>
    <w:rsid w:val="00CB1BA0"/>
    <w:rsid w:val="00CC7516"/>
    <w:rsid w:val="00CD25B7"/>
    <w:rsid w:val="00CF01FE"/>
    <w:rsid w:val="00CF3142"/>
    <w:rsid w:val="00D113A1"/>
    <w:rsid w:val="00D11480"/>
    <w:rsid w:val="00D2027B"/>
    <w:rsid w:val="00D27A47"/>
    <w:rsid w:val="00D3011F"/>
    <w:rsid w:val="00D51082"/>
    <w:rsid w:val="00D57972"/>
    <w:rsid w:val="00D675A9"/>
    <w:rsid w:val="00D738D6"/>
    <w:rsid w:val="00D7418F"/>
    <w:rsid w:val="00D755EB"/>
    <w:rsid w:val="00D76048"/>
    <w:rsid w:val="00D82A30"/>
    <w:rsid w:val="00D82E6F"/>
    <w:rsid w:val="00D87E00"/>
    <w:rsid w:val="00D9134D"/>
    <w:rsid w:val="00D93B8A"/>
    <w:rsid w:val="00D971B9"/>
    <w:rsid w:val="00DA11CB"/>
    <w:rsid w:val="00DA39C4"/>
    <w:rsid w:val="00DA7A03"/>
    <w:rsid w:val="00DB1818"/>
    <w:rsid w:val="00DB267F"/>
    <w:rsid w:val="00DC309B"/>
    <w:rsid w:val="00DC4DA2"/>
    <w:rsid w:val="00DC598C"/>
    <w:rsid w:val="00DD4C17"/>
    <w:rsid w:val="00DD74A5"/>
    <w:rsid w:val="00DE03E5"/>
    <w:rsid w:val="00DE24E0"/>
    <w:rsid w:val="00DE344A"/>
    <w:rsid w:val="00DE72AA"/>
    <w:rsid w:val="00DF2B1F"/>
    <w:rsid w:val="00DF32B7"/>
    <w:rsid w:val="00DF62CD"/>
    <w:rsid w:val="00E16509"/>
    <w:rsid w:val="00E26DDF"/>
    <w:rsid w:val="00E31385"/>
    <w:rsid w:val="00E335CB"/>
    <w:rsid w:val="00E420FD"/>
    <w:rsid w:val="00E44582"/>
    <w:rsid w:val="00E44FFC"/>
    <w:rsid w:val="00E562AE"/>
    <w:rsid w:val="00E773CF"/>
    <w:rsid w:val="00E77645"/>
    <w:rsid w:val="00E77B3C"/>
    <w:rsid w:val="00E94985"/>
    <w:rsid w:val="00E958B6"/>
    <w:rsid w:val="00E95A08"/>
    <w:rsid w:val="00EA15B0"/>
    <w:rsid w:val="00EA45C0"/>
    <w:rsid w:val="00EA5EA7"/>
    <w:rsid w:val="00EA66BD"/>
    <w:rsid w:val="00EB1D37"/>
    <w:rsid w:val="00EC3CAB"/>
    <w:rsid w:val="00EC4A25"/>
    <w:rsid w:val="00ED52CF"/>
    <w:rsid w:val="00ED6318"/>
    <w:rsid w:val="00EE63DE"/>
    <w:rsid w:val="00EF608C"/>
    <w:rsid w:val="00F025A2"/>
    <w:rsid w:val="00F04712"/>
    <w:rsid w:val="00F079BE"/>
    <w:rsid w:val="00F13360"/>
    <w:rsid w:val="00F22EC7"/>
    <w:rsid w:val="00F237DD"/>
    <w:rsid w:val="00F325C8"/>
    <w:rsid w:val="00F34834"/>
    <w:rsid w:val="00F43F8A"/>
    <w:rsid w:val="00F52AF9"/>
    <w:rsid w:val="00F653B8"/>
    <w:rsid w:val="00F70046"/>
    <w:rsid w:val="00F71698"/>
    <w:rsid w:val="00F73748"/>
    <w:rsid w:val="00F77CAA"/>
    <w:rsid w:val="00F83F82"/>
    <w:rsid w:val="00F841B9"/>
    <w:rsid w:val="00F9008D"/>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9.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3.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4.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11557</Words>
  <Characters>65875</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(19022025v1)</cp:lastModifiedBy>
  <cp:revision>3</cp:revision>
  <cp:lastPrinted>2019-02-25T14:05:00Z</cp:lastPrinted>
  <dcterms:created xsi:type="dcterms:W3CDTF">2025-02-20T14:05:00Z</dcterms:created>
  <dcterms:modified xsi:type="dcterms:W3CDTF">2025-02-20T14:06:00Z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